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color w:val="000000" w:themeColor="text1"/>
        </w:rPr>
        <w:alias w:val="Category"/>
        <w:tag w:val=""/>
        <w:id w:val="2129507704"/>
        <w:placeholder>
          <w:docPart w:val="C7B795DCEB1D4551A48D95ACCACDC2AC"/>
        </w:placeholder>
        <w:dataBinding w:prefixMappings="xmlns:ns0='http://purl.org/dc/elements/1.1/' xmlns:ns1='http://schemas.openxmlformats.org/package/2006/metadata/core-properties' " w:xpath="/ns1:coreProperties[1]/ns1:category[1]" w:storeItemID="{6C3C8BC8-F283-45AE-878A-BAB7291924A1}"/>
        <w:text/>
      </w:sdtPr>
      <w:sdtEndPr/>
      <w:sdtContent>
        <w:p w14:paraId="07324DDD" w14:textId="7AF13C76" w:rsidR="0062332A" w:rsidRPr="00377C76" w:rsidRDefault="0062332A" w:rsidP="0062332A">
          <w:pPr>
            <w:suppressAutoHyphens/>
            <w:jc w:val="center"/>
            <w:rPr>
              <w:b/>
              <w:color w:val="000000" w:themeColor="text1"/>
            </w:rPr>
          </w:pPr>
          <w:r>
            <w:rPr>
              <w:b/>
              <w:caps/>
              <w:color w:val="000000" w:themeColor="text1"/>
            </w:rPr>
            <w:t>Category 100</w:t>
          </w:r>
        </w:p>
      </w:sdtContent>
    </w:sdt>
    <w:p w14:paraId="2FE1D58D" w14:textId="7355CA6B" w:rsidR="0062332A" w:rsidRPr="00377C76" w:rsidRDefault="00A303E3" w:rsidP="0062332A">
      <w:pPr>
        <w:tabs>
          <w:tab w:val="center" w:pos="4680"/>
          <w:tab w:val="right" w:pos="9360"/>
        </w:tabs>
        <w:jc w:val="center"/>
        <w:rPr>
          <w:rFonts w:eastAsia="Calibri"/>
          <w:b/>
          <w:caps/>
        </w:rPr>
      </w:pPr>
      <w:sdt>
        <w:sdtPr>
          <w:rPr>
            <w:rFonts w:eastAsia="Calibri"/>
            <w:b/>
            <w:caps/>
          </w:rPr>
          <w:alias w:val="Category Description"/>
          <w:tag w:val="Category_x0020_Description"/>
          <w:id w:val="-1817019081"/>
          <w:placeholder>
            <w:docPart w:val="3D96A146DBF14D6588F5F9AAAFAFC6FF"/>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1A21F744-60E8-48F3-A48A-3A2235EF1166}"/>
          <w:text/>
        </w:sdtPr>
        <w:sdtEndPr/>
        <w:sdtContent>
          <w:r w:rsidR="00F417D4">
            <w:rPr>
              <w:rFonts w:eastAsia="Calibri"/>
              <w:b/>
              <w:caps/>
            </w:rPr>
            <w:t>Preliminary</w:t>
          </w:r>
        </w:sdtContent>
      </w:sdt>
    </w:p>
    <w:p w14:paraId="657D9C1A" w14:textId="77777777" w:rsidR="00CF520C" w:rsidRPr="00885AF3" w:rsidRDefault="00CF520C">
      <w:pPr>
        <w:tabs>
          <w:tab w:val="left" w:pos="720"/>
          <w:tab w:val="left" w:pos="907"/>
          <w:tab w:val="left" w:pos="1267"/>
          <w:tab w:val="left" w:pos="1627"/>
          <w:tab w:val="left" w:pos="1987"/>
        </w:tabs>
        <w:spacing w:line="240" w:lineRule="exact"/>
        <w:jc w:val="center"/>
        <w:rPr>
          <w:b/>
        </w:rPr>
      </w:pPr>
    </w:p>
    <w:p w14:paraId="36DDCF89" w14:textId="58EE9780" w:rsidR="008A0EE2" w:rsidRDefault="008A0EE2" w:rsidP="008A0EE2">
      <w:pPr>
        <w:suppressAutoHyphens/>
        <w:jc w:val="center"/>
        <w:rPr>
          <w:b/>
          <w:caps/>
          <w:color w:val="000000" w:themeColor="text1"/>
        </w:rPr>
      </w:pPr>
      <w:r w:rsidRPr="00377C76">
        <w:rPr>
          <w:b/>
          <w:color w:val="000000" w:themeColor="text1"/>
        </w:rPr>
        <w:t xml:space="preserve">SECTION </w:t>
      </w:r>
      <w:sdt>
        <w:sdtPr>
          <w:rPr>
            <w:b/>
            <w:caps/>
            <w:color w:val="000000" w:themeColor="text1"/>
          </w:rPr>
          <w:alias w:val="Title"/>
          <w:tag w:val=""/>
          <w:id w:val="-1045358296"/>
          <w:placeholder>
            <w:docPart w:val="035C43D45C5844009411E44F684087CE"/>
          </w:placeholder>
          <w:dataBinding w:prefixMappings="xmlns:ns0='http://purl.org/dc/elements/1.1/' xmlns:ns1='http://schemas.openxmlformats.org/package/2006/metadata/core-properties' " w:xpath="/ns1:coreProperties[1]/ns0:title[1]" w:storeItemID="{6C3C8BC8-F283-45AE-878A-BAB7291924A1}"/>
          <w:text/>
        </w:sdtPr>
        <w:sdtEndPr/>
        <w:sdtContent>
          <w:r w:rsidR="009826A8">
            <w:rPr>
              <w:b/>
              <w:caps/>
              <w:color w:val="000000" w:themeColor="text1"/>
            </w:rPr>
            <w:t>104.32 — Static Automated Speed Enforcement</w:t>
          </w:r>
        </w:sdtContent>
      </w:sdt>
    </w:p>
    <w:p w14:paraId="766F7C54" w14:textId="77777777" w:rsidR="008A0EE2" w:rsidRDefault="008A0EE2" w:rsidP="008A0EE2">
      <w:pPr>
        <w:suppressAutoHyphens/>
        <w:rPr>
          <w:b/>
          <w:caps/>
          <w:color w:val="000000" w:themeColor="text1"/>
        </w:rPr>
      </w:pPr>
    </w:p>
    <w:p w14:paraId="2E01A03F" w14:textId="77777777" w:rsidR="008A0EE2" w:rsidRPr="00377C76" w:rsidRDefault="008A0EE2" w:rsidP="008A0EE2">
      <w:pPr>
        <w:suppressAutoHyphens/>
        <w:rPr>
          <w:b/>
        </w:rPr>
      </w:pPr>
      <w:r w:rsidRPr="00377C76">
        <w:rPr>
          <w:b/>
          <w:bCs/>
          <w:u w:val="single"/>
        </w:rPr>
        <w:t>DELETE:</w:t>
      </w:r>
      <w:r w:rsidRPr="00377C76">
        <w:rPr>
          <w:b/>
        </w:rPr>
        <w:t xml:space="preserve"> </w:t>
      </w:r>
      <w:r w:rsidRPr="00377C76">
        <w:t>Section 104.</w:t>
      </w:r>
      <w:r>
        <w:t>32</w:t>
      </w:r>
      <w:r w:rsidRPr="00377C76">
        <w:t xml:space="preserve"> — </w:t>
      </w:r>
      <w:r w:rsidRPr="00187902">
        <w:rPr>
          <w:bCs/>
          <w:caps/>
          <w:color w:val="000000" w:themeColor="text1"/>
        </w:rPr>
        <w:t>AUTOMATED SPEED ENFORCEMENT (ASE)</w:t>
      </w:r>
      <w:r w:rsidRPr="00377C76">
        <w:t xml:space="preserve"> in its entirety.</w:t>
      </w:r>
      <w:r w:rsidRPr="00377C76">
        <w:rPr>
          <w:b/>
        </w:rPr>
        <w:t xml:space="preserve"> </w:t>
      </w:r>
    </w:p>
    <w:p w14:paraId="0F6D62F0" w14:textId="77777777" w:rsidR="008A0EE2" w:rsidRPr="00AE60BD" w:rsidRDefault="008A0EE2" w:rsidP="008A0EE2">
      <w:pPr>
        <w:jc w:val="both"/>
        <w:rPr>
          <w:bCs/>
        </w:rPr>
      </w:pPr>
    </w:p>
    <w:p w14:paraId="727940B0" w14:textId="35757F0E" w:rsidR="008A0EE2" w:rsidRPr="00675D86" w:rsidRDefault="008A0EE2" w:rsidP="008A0EE2">
      <w:pPr>
        <w:suppressAutoHyphens/>
        <w:rPr>
          <w:bCs/>
          <w:color w:val="000000" w:themeColor="text1"/>
        </w:rPr>
      </w:pPr>
      <w:r w:rsidRPr="00377C76">
        <w:rPr>
          <w:b/>
          <w:bCs/>
          <w:u w:val="single"/>
        </w:rPr>
        <w:t>INSERT</w:t>
      </w:r>
      <w:r w:rsidRPr="00377C76">
        <w:rPr>
          <w:b/>
          <w:color w:val="000000" w:themeColor="text1"/>
        </w:rPr>
        <w:t xml:space="preserve">: </w:t>
      </w:r>
      <w:r w:rsidR="00CD5750">
        <w:rPr>
          <w:bCs/>
          <w:color w:val="000000" w:themeColor="text1"/>
        </w:rPr>
        <w:t>The following.</w:t>
      </w:r>
    </w:p>
    <w:p w14:paraId="76FF0C38" w14:textId="77777777" w:rsidR="008A0EE2" w:rsidRPr="00885AF3" w:rsidRDefault="008A0EE2" w:rsidP="00675D86">
      <w:pPr>
        <w:tabs>
          <w:tab w:val="left" w:pos="720"/>
          <w:tab w:val="left" w:pos="907"/>
          <w:tab w:val="left" w:pos="1267"/>
          <w:tab w:val="left" w:pos="1627"/>
          <w:tab w:val="left" w:pos="1987"/>
        </w:tabs>
        <w:jc w:val="center"/>
        <w:rPr>
          <w:b/>
        </w:rPr>
      </w:pPr>
    </w:p>
    <w:p w14:paraId="3184A80C" w14:textId="37A45301" w:rsidR="008A0EE2" w:rsidRPr="00377C76" w:rsidRDefault="008A0EE2" w:rsidP="00650B90">
      <w:pPr>
        <w:suppressAutoHyphens/>
        <w:jc w:val="center"/>
        <w:rPr>
          <w:b/>
          <w:caps/>
          <w:color w:val="000000" w:themeColor="text1"/>
        </w:rPr>
      </w:pPr>
      <w:r w:rsidRPr="00377C76">
        <w:rPr>
          <w:b/>
          <w:color w:val="000000" w:themeColor="text1"/>
        </w:rPr>
        <w:t>SECTION</w:t>
      </w:r>
      <w:r w:rsidRPr="00D42CFF">
        <w:rPr>
          <w:b/>
        </w:rPr>
        <w:t xml:space="preserve"> </w:t>
      </w:r>
      <w:sdt>
        <w:sdtPr>
          <w:rPr>
            <w:b/>
            <w:caps/>
            <w:color w:val="000000" w:themeColor="text1"/>
          </w:rPr>
          <w:alias w:val="Title"/>
          <w:tag w:val=""/>
          <w:id w:val="1836730874"/>
          <w:placeholder>
            <w:docPart w:val="E9E293B5AEF84FDFB01224189122DC1F"/>
          </w:placeholder>
          <w:dataBinding w:prefixMappings="xmlns:ns0='http://purl.org/dc/elements/1.1/' xmlns:ns1='http://schemas.openxmlformats.org/package/2006/metadata/core-properties' " w:xpath="/ns1:coreProperties[1]/ns0:title[1]" w:storeItemID="{6C3C8BC8-F283-45AE-878A-BAB7291924A1}"/>
          <w:text/>
        </w:sdtPr>
        <w:sdtEndPr/>
        <w:sdtContent>
          <w:r w:rsidR="007466C2">
            <w:rPr>
              <w:b/>
              <w:caps/>
              <w:color w:val="000000" w:themeColor="text1"/>
            </w:rPr>
            <w:t>104.32 — Static Automated Speed Enforcement</w:t>
          </w:r>
        </w:sdtContent>
      </w:sdt>
    </w:p>
    <w:p w14:paraId="41B9D48D" w14:textId="77777777" w:rsidR="008A0EE2" w:rsidRPr="00885AF3" w:rsidRDefault="008A0EE2" w:rsidP="00675D86">
      <w:pPr>
        <w:tabs>
          <w:tab w:val="left" w:pos="720"/>
          <w:tab w:val="left" w:pos="907"/>
          <w:tab w:val="left" w:pos="1267"/>
          <w:tab w:val="left" w:pos="1627"/>
          <w:tab w:val="left" w:pos="1987"/>
        </w:tabs>
        <w:jc w:val="both"/>
        <w:rPr>
          <w:b/>
        </w:rPr>
      </w:pPr>
    </w:p>
    <w:p w14:paraId="111BEC08" w14:textId="17F80933" w:rsidR="008A0EE2" w:rsidRDefault="008A0EE2" w:rsidP="00675D86">
      <w:pPr>
        <w:tabs>
          <w:tab w:val="left" w:pos="-90"/>
          <w:tab w:val="left" w:pos="0"/>
          <w:tab w:val="left" w:pos="907"/>
          <w:tab w:val="left" w:pos="1267"/>
          <w:tab w:val="left" w:pos="1627"/>
          <w:tab w:val="left" w:pos="1987"/>
        </w:tabs>
        <w:jc w:val="both"/>
        <w:rPr>
          <w:b/>
        </w:rPr>
      </w:pPr>
      <w:r w:rsidRPr="00885AF3">
        <w:rPr>
          <w:b/>
        </w:rPr>
        <w:t>104.</w:t>
      </w:r>
      <w:r>
        <w:rPr>
          <w:b/>
        </w:rPr>
        <w:t>32</w:t>
      </w:r>
      <w:r w:rsidRPr="00885AF3">
        <w:rPr>
          <w:b/>
        </w:rPr>
        <w:t>.01</w:t>
      </w:r>
      <w:r>
        <w:rPr>
          <w:b/>
        </w:rPr>
        <w:t> </w:t>
      </w:r>
      <w:r w:rsidRPr="00885AF3">
        <w:rPr>
          <w:b/>
        </w:rPr>
        <w:t>DESCRIPTION</w:t>
      </w:r>
    </w:p>
    <w:p w14:paraId="52DFA1BD" w14:textId="77777777" w:rsidR="0082739C" w:rsidRPr="00885AF3" w:rsidRDefault="0082739C" w:rsidP="000057D0">
      <w:pPr>
        <w:tabs>
          <w:tab w:val="left" w:pos="907"/>
          <w:tab w:val="left" w:pos="1267"/>
          <w:tab w:val="left" w:pos="1627"/>
          <w:tab w:val="left" w:pos="1987"/>
        </w:tabs>
        <w:ind w:left="90"/>
        <w:jc w:val="both"/>
        <w:rPr>
          <w:b/>
        </w:rPr>
      </w:pPr>
    </w:p>
    <w:p w14:paraId="684CBEED" w14:textId="622AFBE4" w:rsidR="0082739C" w:rsidRPr="00885AF3" w:rsidRDefault="00B361CA" w:rsidP="00675D86">
      <w:pPr>
        <w:tabs>
          <w:tab w:val="left" w:pos="907"/>
          <w:tab w:val="left" w:pos="1267"/>
          <w:tab w:val="left" w:pos="1627"/>
          <w:tab w:val="left" w:pos="1987"/>
        </w:tabs>
        <w:jc w:val="both"/>
      </w:pPr>
      <w:r>
        <w:t xml:space="preserve">Coordinate with </w:t>
      </w:r>
      <w:r w:rsidR="00A7653A">
        <w:t xml:space="preserve">the </w:t>
      </w:r>
      <w:r>
        <w:t>A</w:t>
      </w:r>
      <w:r w:rsidR="00A7653A">
        <w:t xml:space="preserve">dministration </w:t>
      </w:r>
      <w:r w:rsidR="00B55C2D">
        <w:t>and it</w:t>
      </w:r>
      <w:r>
        <w:t xml:space="preserve">s </w:t>
      </w:r>
      <w:r w:rsidR="001638B4">
        <w:t xml:space="preserve">Automated Speed Enforcement </w:t>
      </w:r>
      <w:r>
        <w:t>Contractor for Automated Speed Enforcement (ASE) in the work zone</w:t>
      </w:r>
      <w:r w:rsidR="00E56151">
        <w:t xml:space="preserve">. </w:t>
      </w:r>
      <w:r w:rsidR="00A017AE">
        <w:t xml:space="preserve"> </w:t>
      </w:r>
      <w:r w:rsidR="00E56151">
        <w:t>Provide</w:t>
      </w:r>
      <w:r>
        <w:t xml:space="preserve"> work zone signage</w:t>
      </w:r>
      <w:r w:rsidR="00255A27">
        <w:t>,</w:t>
      </w:r>
      <w:r>
        <w:t xml:space="preserve"> </w:t>
      </w:r>
      <w:r w:rsidR="00271276">
        <w:t>workers present trailer</w:t>
      </w:r>
      <w:r w:rsidR="00691D87">
        <w:t>(s)</w:t>
      </w:r>
      <w:r w:rsidR="00271276">
        <w:t xml:space="preserve">, </w:t>
      </w:r>
      <w:r>
        <w:t>speed display traile</w:t>
      </w:r>
      <w:r w:rsidR="007740B9">
        <w:t>r(</w:t>
      </w:r>
      <w:r>
        <w:t>s</w:t>
      </w:r>
      <w:r w:rsidR="007740B9">
        <w:t>)</w:t>
      </w:r>
      <w:r w:rsidR="00255A27">
        <w:t>, and protection devices</w:t>
      </w:r>
      <w:r>
        <w:t xml:space="preserve"> to accommodate ASE in the work zone.</w:t>
      </w:r>
      <w:r w:rsidR="00255A27">
        <w:t xml:space="preserve">  Contact the </w:t>
      </w:r>
      <w:r w:rsidR="00505101">
        <w:t>Office of Traffic and Safety</w:t>
      </w:r>
      <w:r w:rsidR="00830BD9">
        <w:t xml:space="preserve"> Traffic Development and Support Division (OOTS TDSD) </w:t>
      </w:r>
      <w:r w:rsidR="00255A27">
        <w:t>ASE program representative</w:t>
      </w:r>
      <w:r w:rsidR="00255D6F">
        <w:t xml:space="preserve"> </w:t>
      </w:r>
      <w:r w:rsidR="00212AD3">
        <w:t xml:space="preserve">(410-787-5860) </w:t>
      </w:r>
      <w:r w:rsidR="00255D6F">
        <w:t>at least two weeks</w:t>
      </w:r>
      <w:r w:rsidR="00255A27">
        <w:t xml:space="preserve"> prior to fabricating and installing ASE signs to determine exact locations for the ASE </w:t>
      </w:r>
      <w:r w:rsidR="007E6CEC">
        <w:t>unit</w:t>
      </w:r>
      <w:r w:rsidR="00255A27">
        <w:t xml:space="preserve">(s), ASE signs, </w:t>
      </w:r>
      <w:r w:rsidR="00993D09">
        <w:t>workers present trailer</w:t>
      </w:r>
      <w:r w:rsidR="007C1248">
        <w:t>(s)</w:t>
      </w:r>
      <w:r w:rsidR="00993D09">
        <w:t>,</w:t>
      </w:r>
      <w:r w:rsidR="004A233D">
        <w:t xml:space="preserve"> </w:t>
      </w:r>
      <w:r w:rsidR="00255A27">
        <w:t>and speed display trailer(s).</w:t>
      </w:r>
    </w:p>
    <w:p w14:paraId="6345802F" w14:textId="77777777" w:rsidR="007F5A99" w:rsidRPr="00885AF3" w:rsidRDefault="007F5A99" w:rsidP="00675D86">
      <w:pPr>
        <w:tabs>
          <w:tab w:val="left" w:pos="-90"/>
          <w:tab w:val="left" w:pos="0"/>
          <w:tab w:val="left" w:pos="907"/>
          <w:tab w:val="left" w:pos="1267"/>
          <w:tab w:val="left" w:pos="1627"/>
          <w:tab w:val="left" w:pos="1987"/>
        </w:tabs>
        <w:jc w:val="both"/>
      </w:pPr>
    </w:p>
    <w:p w14:paraId="7C536F1A" w14:textId="260E4354" w:rsidR="00B361CA" w:rsidRDefault="009E42F8" w:rsidP="00675D86">
      <w:pPr>
        <w:tabs>
          <w:tab w:val="left" w:pos="-90"/>
          <w:tab w:val="left" w:pos="0"/>
          <w:tab w:val="left" w:pos="907"/>
          <w:tab w:val="left" w:pos="1267"/>
          <w:tab w:val="left" w:pos="1627"/>
          <w:tab w:val="left" w:pos="1987"/>
        </w:tabs>
        <w:jc w:val="both"/>
        <w:rPr>
          <w:b/>
        </w:rPr>
      </w:pPr>
      <w:r w:rsidRPr="00885AF3">
        <w:rPr>
          <w:b/>
        </w:rPr>
        <w:t>104.</w:t>
      </w:r>
      <w:r w:rsidR="006D322F">
        <w:rPr>
          <w:b/>
        </w:rPr>
        <w:t>32</w:t>
      </w:r>
      <w:r w:rsidR="00154641" w:rsidRPr="00885AF3">
        <w:rPr>
          <w:b/>
        </w:rPr>
        <w:t>.02</w:t>
      </w:r>
      <w:r w:rsidR="00F92FA6">
        <w:rPr>
          <w:b/>
        </w:rPr>
        <w:t> </w:t>
      </w:r>
      <w:r w:rsidR="00154641" w:rsidRPr="00885AF3">
        <w:rPr>
          <w:b/>
        </w:rPr>
        <w:t>MATERIALS</w:t>
      </w:r>
    </w:p>
    <w:p w14:paraId="509FB5D3" w14:textId="77777777" w:rsidR="00F51BB8" w:rsidRDefault="00F51BB8" w:rsidP="00675D86">
      <w:pPr>
        <w:tabs>
          <w:tab w:val="left" w:pos="-90"/>
          <w:tab w:val="left" w:pos="0"/>
          <w:tab w:val="left" w:pos="907"/>
          <w:tab w:val="left" w:pos="1267"/>
          <w:tab w:val="left" w:pos="1627"/>
          <w:tab w:val="left" w:pos="1987"/>
        </w:tabs>
        <w:jc w:val="both"/>
        <w:rPr>
          <w:b/>
        </w:rPr>
      </w:pPr>
    </w:p>
    <w:tbl>
      <w:tblPr>
        <w:tblW w:w="8751" w:type="dxa"/>
        <w:tblInd w:w="630" w:type="dxa"/>
        <w:tblLook w:val="04A0" w:firstRow="1" w:lastRow="0" w:firstColumn="1" w:lastColumn="0" w:noHBand="0" w:noVBand="1"/>
      </w:tblPr>
      <w:tblGrid>
        <w:gridCol w:w="7041"/>
        <w:gridCol w:w="1710"/>
      </w:tblGrid>
      <w:tr w:rsidR="00186321" w:rsidRPr="008D4D63" w14:paraId="355C1B5C" w14:textId="77777777" w:rsidTr="00AC49BC">
        <w:trPr>
          <w:cantSplit/>
          <w:trHeight w:val="315"/>
        </w:trPr>
        <w:tc>
          <w:tcPr>
            <w:tcW w:w="7041" w:type="dxa"/>
            <w:shd w:val="clear" w:color="auto" w:fill="auto"/>
            <w:vAlign w:val="center"/>
            <w:hideMark/>
          </w:tcPr>
          <w:p w14:paraId="37930784" w14:textId="77777777" w:rsidR="00186321" w:rsidRPr="008D4D63" w:rsidRDefault="00186321" w:rsidP="00DB4DEF">
            <w:pPr>
              <w:rPr>
                <w:color w:val="000000"/>
                <w:szCs w:val="24"/>
              </w:rPr>
            </w:pPr>
            <w:r w:rsidRPr="008D4D63">
              <w:rPr>
                <w:color w:val="000000"/>
                <w:szCs w:val="24"/>
              </w:rPr>
              <w:t>Temporary Concrete Traffic Barrier</w:t>
            </w:r>
            <w:r>
              <w:rPr>
                <w:color w:val="000000"/>
                <w:szCs w:val="24"/>
              </w:rPr>
              <w:t xml:space="preserve"> (TCB)</w:t>
            </w:r>
            <w:r w:rsidRPr="008D4D63">
              <w:rPr>
                <w:color w:val="000000"/>
                <w:szCs w:val="24"/>
              </w:rPr>
              <w:t xml:space="preserve"> for Maintenance of Traffic</w:t>
            </w:r>
          </w:p>
        </w:tc>
        <w:tc>
          <w:tcPr>
            <w:tcW w:w="1710" w:type="dxa"/>
            <w:shd w:val="clear" w:color="auto" w:fill="auto"/>
            <w:vAlign w:val="center"/>
            <w:hideMark/>
          </w:tcPr>
          <w:p w14:paraId="1E942BAC" w14:textId="77777777" w:rsidR="00186321" w:rsidRPr="008D4D63" w:rsidRDefault="00186321" w:rsidP="00DB4DEF">
            <w:pPr>
              <w:rPr>
                <w:color w:val="000000"/>
                <w:szCs w:val="24"/>
              </w:rPr>
            </w:pPr>
            <w:r w:rsidRPr="008D4D63">
              <w:rPr>
                <w:color w:val="000000"/>
                <w:szCs w:val="24"/>
              </w:rPr>
              <w:t xml:space="preserve">104.04.02  </w:t>
            </w:r>
          </w:p>
        </w:tc>
      </w:tr>
      <w:tr w:rsidR="00186321" w:rsidRPr="008D4D63" w14:paraId="58C5EEE4" w14:textId="77777777" w:rsidTr="00AC49BC">
        <w:trPr>
          <w:cantSplit/>
          <w:trHeight w:val="315"/>
        </w:trPr>
        <w:tc>
          <w:tcPr>
            <w:tcW w:w="7041" w:type="dxa"/>
            <w:shd w:val="clear" w:color="auto" w:fill="auto"/>
            <w:vAlign w:val="center"/>
            <w:hideMark/>
          </w:tcPr>
          <w:p w14:paraId="299262E7" w14:textId="77777777" w:rsidR="00186321" w:rsidRPr="008D4D63" w:rsidRDefault="00186321" w:rsidP="00DB4DEF">
            <w:pPr>
              <w:rPr>
                <w:color w:val="000000"/>
                <w:szCs w:val="24"/>
              </w:rPr>
            </w:pPr>
            <w:r w:rsidRPr="008D4D63">
              <w:rPr>
                <w:color w:val="000000"/>
                <w:szCs w:val="24"/>
              </w:rPr>
              <w:t>Temporary Traffic Signs (TTS)</w:t>
            </w:r>
          </w:p>
        </w:tc>
        <w:tc>
          <w:tcPr>
            <w:tcW w:w="1710" w:type="dxa"/>
            <w:shd w:val="clear" w:color="auto" w:fill="auto"/>
            <w:vAlign w:val="center"/>
            <w:hideMark/>
          </w:tcPr>
          <w:p w14:paraId="6FE90085" w14:textId="77777777" w:rsidR="00186321" w:rsidRPr="008D4D63" w:rsidRDefault="00186321" w:rsidP="00DB4DEF">
            <w:pPr>
              <w:rPr>
                <w:color w:val="000000"/>
                <w:szCs w:val="24"/>
              </w:rPr>
            </w:pPr>
            <w:r w:rsidRPr="008D4D63">
              <w:rPr>
                <w:color w:val="000000"/>
                <w:szCs w:val="24"/>
              </w:rPr>
              <w:t>104.08.02</w:t>
            </w:r>
          </w:p>
        </w:tc>
      </w:tr>
      <w:tr w:rsidR="00186321" w:rsidRPr="008D4D63" w14:paraId="187F5D37" w14:textId="77777777" w:rsidTr="00AC49BC">
        <w:trPr>
          <w:cantSplit/>
          <w:trHeight w:val="315"/>
        </w:trPr>
        <w:tc>
          <w:tcPr>
            <w:tcW w:w="7041" w:type="dxa"/>
            <w:shd w:val="clear" w:color="auto" w:fill="auto"/>
            <w:vAlign w:val="center"/>
            <w:hideMark/>
          </w:tcPr>
          <w:p w14:paraId="3C6A9558" w14:textId="77777777" w:rsidR="00186321" w:rsidRPr="008D4D63" w:rsidRDefault="00186321" w:rsidP="00DB4DEF">
            <w:pPr>
              <w:rPr>
                <w:color w:val="000000"/>
                <w:szCs w:val="24"/>
              </w:rPr>
            </w:pPr>
            <w:r w:rsidRPr="008D4D63">
              <w:rPr>
                <w:color w:val="000000"/>
                <w:szCs w:val="24"/>
              </w:rPr>
              <w:t>Temporary Traffic Barrier End Treatments</w:t>
            </w:r>
          </w:p>
        </w:tc>
        <w:tc>
          <w:tcPr>
            <w:tcW w:w="1710" w:type="dxa"/>
            <w:shd w:val="clear" w:color="auto" w:fill="auto"/>
            <w:vAlign w:val="center"/>
            <w:hideMark/>
          </w:tcPr>
          <w:p w14:paraId="5FF015C0" w14:textId="77777777" w:rsidR="00186321" w:rsidRPr="008D4D63" w:rsidRDefault="00186321" w:rsidP="00DB4DEF">
            <w:pPr>
              <w:rPr>
                <w:color w:val="000000"/>
                <w:szCs w:val="24"/>
              </w:rPr>
            </w:pPr>
            <w:r w:rsidRPr="008D4D63">
              <w:rPr>
                <w:color w:val="000000"/>
                <w:szCs w:val="24"/>
              </w:rPr>
              <w:t>104.09.02</w:t>
            </w:r>
          </w:p>
        </w:tc>
      </w:tr>
      <w:tr w:rsidR="00186321" w:rsidRPr="008D4D63" w14:paraId="77742401" w14:textId="77777777" w:rsidTr="00AC49BC">
        <w:trPr>
          <w:cantSplit/>
          <w:trHeight w:val="315"/>
        </w:trPr>
        <w:tc>
          <w:tcPr>
            <w:tcW w:w="7041" w:type="dxa"/>
            <w:shd w:val="clear" w:color="auto" w:fill="auto"/>
            <w:vAlign w:val="center"/>
            <w:hideMark/>
          </w:tcPr>
          <w:p w14:paraId="6927C11F" w14:textId="77777777" w:rsidR="00186321" w:rsidRPr="008D4D63" w:rsidRDefault="00186321" w:rsidP="00DB4DEF">
            <w:pPr>
              <w:rPr>
                <w:color w:val="000000"/>
                <w:szCs w:val="24"/>
              </w:rPr>
            </w:pPr>
            <w:r w:rsidRPr="008D4D63">
              <w:rPr>
                <w:color w:val="000000"/>
                <w:szCs w:val="24"/>
              </w:rPr>
              <w:t>Temporary Crash Cushion Sand Filled Plastic Barrels (SFPB)</w:t>
            </w:r>
          </w:p>
        </w:tc>
        <w:tc>
          <w:tcPr>
            <w:tcW w:w="1710" w:type="dxa"/>
            <w:shd w:val="clear" w:color="auto" w:fill="auto"/>
            <w:vAlign w:val="center"/>
            <w:hideMark/>
          </w:tcPr>
          <w:p w14:paraId="3528C0AB" w14:textId="77777777" w:rsidR="00186321" w:rsidRPr="008D4D63" w:rsidRDefault="00186321" w:rsidP="00DB4DEF">
            <w:pPr>
              <w:rPr>
                <w:color w:val="000000"/>
                <w:szCs w:val="24"/>
              </w:rPr>
            </w:pPr>
            <w:r w:rsidRPr="008D4D63">
              <w:rPr>
                <w:color w:val="000000"/>
                <w:szCs w:val="24"/>
              </w:rPr>
              <w:t>104.10.02</w:t>
            </w:r>
          </w:p>
        </w:tc>
      </w:tr>
      <w:tr w:rsidR="00186321" w:rsidRPr="008D4D63" w14:paraId="0027A1DF" w14:textId="77777777" w:rsidTr="00AC49BC">
        <w:trPr>
          <w:cantSplit/>
          <w:trHeight w:val="315"/>
        </w:trPr>
        <w:tc>
          <w:tcPr>
            <w:tcW w:w="7041" w:type="dxa"/>
            <w:shd w:val="clear" w:color="auto" w:fill="auto"/>
            <w:vAlign w:val="center"/>
            <w:hideMark/>
          </w:tcPr>
          <w:p w14:paraId="3D9629EF" w14:textId="77777777" w:rsidR="00186321" w:rsidRPr="008D4D63" w:rsidRDefault="00186321" w:rsidP="00DB4DEF">
            <w:pPr>
              <w:rPr>
                <w:color w:val="000000"/>
                <w:szCs w:val="24"/>
              </w:rPr>
            </w:pPr>
            <w:r w:rsidRPr="008D4D63">
              <w:rPr>
                <w:color w:val="000000"/>
                <w:szCs w:val="24"/>
              </w:rPr>
              <w:t>Drums for Maintenance of Traffic</w:t>
            </w:r>
          </w:p>
        </w:tc>
        <w:tc>
          <w:tcPr>
            <w:tcW w:w="1710" w:type="dxa"/>
            <w:shd w:val="clear" w:color="auto" w:fill="auto"/>
            <w:vAlign w:val="center"/>
            <w:hideMark/>
          </w:tcPr>
          <w:p w14:paraId="44D37B22" w14:textId="77777777" w:rsidR="00186321" w:rsidRPr="008D4D63" w:rsidRDefault="00186321" w:rsidP="00DB4DEF">
            <w:pPr>
              <w:rPr>
                <w:color w:val="000000"/>
                <w:szCs w:val="24"/>
              </w:rPr>
            </w:pPr>
            <w:r w:rsidRPr="008D4D63">
              <w:rPr>
                <w:color w:val="000000"/>
                <w:szCs w:val="24"/>
              </w:rPr>
              <w:t>104.12.02</w:t>
            </w:r>
          </w:p>
        </w:tc>
      </w:tr>
      <w:tr w:rsidR="00186321" w:rsidRPr="008D4D63" w14:paraId="11F389C3" w14:textId="77777777" w:rsidTr="00AC49BC">
        <w:trPr>
          <w:cantSplit/>
          <w:trHeight w:val="315"/>
        </w:trPr>
        <w:tc>
          <w:tcPr>
            <w:tcW w:w="7041" w:type="dxa"/>
            <w:shd w:val="clear" w:color="auto" w:fill="auto"/>
            <w:vAlign w:val="center"/>
            <w:hideMark/>
          </w:tcPr>
          <w:p w14:paraId="0B798550" w14:textId="77777777" w:rsidR="00186321" w:rsidRPr="008D4D63" w:rsidRDefault="00186321" w:rsidP="00DB4DEF">
            <w:pPr>
              <w:rPr>
                <w:color w:val="000000"/>
                <w:szCs w:val="24"/>
              </w:rPr>
            </w:pPr>
            <w:r w:rsidRPr="008D4D63">
              <w:rPr>
                <w:color w:val="000000"/>
                <w:szCs w:val="24"/>
              </w:rPr>
              <w:t>Cones for Maintenance of Traffic</w:t>
            </w:r>
          </w:p>
        </w:tc>
        <w:tc>
          <w:tcPr>
            <w:tcW w:w="1710" w:type="dxa"/>
            <w:shd w:val="clear" w:color="auto" w:fill="auto"/>
            <w:vAlign w:val="center"/>
            <w:hideMark/>
          </w:tcPr>
          <w:p w14:paraId="4FFC025D" w14:textId="77777777" w:rsidR="00186321" w:rsidRPr="008D4D63" w:rsidRDefault="00186321" w:rsidP="00DB4DEF">
            <w:pPr>
              <w:rPr>
                <w:color w:val="000000"/>
                <w:szCs w:val="24"/>
              </w:rPr>
            </w:pPr>
            <w:r w:rsidRPr="008D4D63">
              <w:rPr>
                <w:color w:val="000000"/>
                <w:szCs w:val="24"/>
              </w:rPr>
              <w:t>104.14.02</w:t>
            </w:r>
          </w:p>
        </w:tc>
      </w:tr>
      <w:tr w:rsidR="00654E41" w:rsidRPr="008D4D63" w14:paraId="4C82D0A8" w14:textId="77777777" w:rsidTr="00AC49BC">
        <w:trPr>
          <w:cantSplit/>
          <w:trHeight w:val="315"/>
        </w:trPr>
        <w:tc>
          <w:tcPr>
            <w:tcW w:w="7041" w:type="dxa"/>
            <w:shd w:val="clear" w:color="auto" w:fill="auto"/>
            <w:vAlign w:val="center"/>
          </w:tcPr>
          <w:p w14:paraId="1F8DDB9F" w14:textId="480907E9" w:rsidR="00654E41" w:rsidRPr="008D4D63" w:rsidRDefault="00654E41" w:rsidP="00DB4DEF">
            <w:pPr>
              <w:rPr>
                <w:color w:val="000000"/>
                <w:szCs w:val="24"/>
              </w:rPr>
            </w:pPr>
            <w:r>
              <w:rPr>
                <w:color w:val="000000"/>
                <w:szCs w:val="24"/>
              </w:rPr>
              <w:t>Protection Vehicle (PV)</w:t>
            </w:r>
          </w:p>
        </w:tc>
        <w:tc>
          <w:tcPr>
            <w:tcW w:w="1710" w:type="dxa"/>
            <w:shd w:val="clear" w:color="auto" w:fill="auto"/>
            <w:vAlign w:val="center"/>
          </w:tcPr>
          <w:p w14:paraId="202F2A9F" w14:textId="514859E7" w:rsidR="00654E41" w:rsidRPr="008D4D63" w:rsidRDefault="006317DD" w:rsidP="00DB4DEF">
            <w:pPr>
              <w:rPr>
                <w:color w:val="000000"/>
                <w:szCs w:val="24"/>
              </w:rPr>
            </w:pPr>
            <w:r>
              <w:rPr>
                <w:color w:val="000000"/>
                <w:szCs w:val="24"/>
              </w:rPr>
              <w:t xml:space="preserve">Section </w:t>
            </w:r>
            <w:r w:rsidR="004A07A6">
              <w:rPr>
                <w:color w:val="000000"/>
                <w:szCs w:val="24"/>
              </w:rPr>
              <w:t>104.23</w:t>
            </w:r>
          </w:p>
        </w:tc>
      </w:tr>
      <w:tr w:rsidR="00186321" w:rsidRPr="008D4D63" w14:paraId="4C6EA555" w14:textId="77777777" w:rsidTr="00AC49BC">
        <w:trPr>
          <w:cantSplit/>
          <w:trHeight w:val="315"/>
        </w:trPr>
        <w:tc>
          <w:tcPr>
            <w:tcW w:w="7041" w:type="dxa"/>
            <w:shd w:val="clear" w:color="auto" w:fill="auto"/>
            <w:vAlign w:val="center"/>
            <w:hideMark/>
          </w:tcPr>
          <w:p w14:paraId="4F580F58" w14:textId="62AA3261" w:rsidR="00186321" w:rsidRPr="008D4D63" w:rsidRDefault="00186321" w:rsidP="00DB4DEF">
            <w:pPr>
              <w:rPr>
                <w:color w:val="000000"/>
                <w:szCs w:val="24"/>
              </w:rPr>
            </w:pPr>
            <w:r w:rsidRPr="008D4D63">
              <w:rPr>
                <w:color w:val="000000"/>
                <w:szCs w:val="24"/>
              </w:rPr>
              <w:t>Speed Display Trailer</w:t>
            </w:r>
            <w:r>
              <w:rPr>
                <w:color w:val="000000"/>
                <w:szCs w:val="24"/>
              </w:rPr>
              <w:t xml:space="preserve"> (SDT)</w:t>
            </w:r>
          </w:p>
        </w:tc>
        <w:tc>
          <w:tcPr>
            <w:tcW w:w="1710" w:type="dxa"/>
            <w:shd w:val="clear" w:color="auto" w:fill="auto"/>
            <w:vAlign w:val="center"/>
            <w:hideMark/>
          </w:tcPr>
          <w:p w14:paraId="538C6795" w14:textId="1E31D049" w:rsidR="00186321" w:rsidRPr="008D4D63" w:rsidRDefault="00186321" w:rsidP="00DB4DEF">
            <w:pPr>
              <w:rPr>
                <w:color w:val="000000"/>
                <w:szCs w:val="24"/>
              </w:rPr>
            </w:pPr>
            <w:r w:rsidRPr="008D4D63">
              <w:rPr>
                <w:color w:val="000000"/>
                <w:szCs w:val="24"/>
              </w:rPr>
              <w:t>104.28.02</w:t>
            </w:r>
          </w:p>
        </w:tc>
      </w:tr>
      <w:tr w:rsidR="00186321" w:rsidRPr="008D4D63" w14:paraId="453F14E8" w14:textId="77777777" w:rsidTr="00AC49BC">
        <w:trPr>
          <w:cantSplit/>
          <w:trHeight w:val="315"/>
        </w:trPr>
        <w:tc>
          <w:tcPr>
            <w:tcW w:w="7041" w:type="dxa"/>
            <w:shd w:val="clear" w:color="auto" w:fill="auto"/>
            <w:vAlign w:val="center"/>
            <w:hideMark/>
          </w:tcPr>
          <w:p w14:paraId="4BC98CD0" w14:textId="77777777" w:rsidR="00186321" w:rsidRPr="008D4D63" w:rsidRDefault="00186321" w:rsidP="00DB4DEF">
            <w:pPr>
              <w:rPr>
                <w:color w:val="000000"/>
                <w:szCs w:val="24"/>
              </w:rPr>
            </w:pPr>
            <w:r>
              <w:rPr>
                <w:color w:val="000000"/>
                <w:szCs w:val="24"/>
              </w:rPr>
              <w:t>Aggregate for Maintenance of Traffic</w:t>
            </w:r>
            <w:r w:rsidRPr="008D4D63">
              <w:rPr>
                <w:color w:val="000000"/>
                <w:szCs w:val="24"/>
              </w:rPr>
              <w:t xml:space="preserve"> </w:t>
            </w:r>
          </w:p>
        </w:tc>
        <w:tc>
          <w:tcPr>
            <w:tcW w:w="1710" w:type="dxa"/>
            <w:shd w:val="clear" w:color="auto" w:fill="auto"/>
            <w:vAlign w:val="center"/>
            <w:hideMark/>
          </w:tcPr>
          <w:p w14:paraId="0E2BE6BA" w14:textId="77777777" w:rsidR="00186321" w:rsidRPr="008D4D63" w:rsidRDefault="00186321" w:rsidP="00DB4DEF">
            <w:pPr>
              <w:rPr>
                <w:color w:val="000000"/>
                <w:szCs w:val="24"/>
              </w:rPr>
            </w:pPr>
            <w:r w:rsidRPr="008D4D63">
              <w:rPr>
                <w:color w:val="000000"/>
                <w:szCs w:val="24"/>
              </w:rPr>
              <w:t>105.02</w:t>
            </w:r>
          </w:p>
        </w:tc>
      </w:tr>
      <w:tr w:rsidR="00186321" w:rsidRPr="008D4D63" w14:paraId="38D37FFD" w14:textId="77777777" w:rsidTr="00AC49BC">
        <w:trPr>
          <w:cantSplit/>
          <w:trHeight w:val="315"/>
        </w:trPr>
        <w:tc>
          <w:tcPr>
            <w:tcW w:w="7041" w:type="dxa"/>
            <w:shd w:val="clear" w:color="auto" w:fill="auto"/>
            <w:vAlign w:val="center"/>
            <w:hideMark/>
          </w:tcPr>
          <w:p w14:paraId="2011EFFC" w14:textId="77777777" w:rsidR="00186321" w:rsidRPr="008D4D63" w:rsidRDefault="00186321" w:rsidP="00DB4DEF">
            <w:pPr>
              <w:rPr>
                <w:color w:val="000000"/>
                <w:szCs w:val="24"/>
              </w:rPr>
            </w:pPr>
            <w:proofErr w:type="spellStart"/>
            <w:r w:rsidRPr="008D4D63">
              <w:rPr>
                <w:color w:val="000000"/>
                <w:szCs w:val="24"/>
              </w:rPr>
              <w:t>Reflectorization</w:t>
            </w:r>
            <w:proofErr w:type="spellEnd"/>
            <w:r w:rsidRPr="008D4D63">
              <w:rPr>
                <w:color w:val="000000"/>
                <w:szCs w:val="24"/>
              </w:rPr>
              <w:t xml:space="preserve"> </w:t>
            </w:r>
          </w:p>
        </w:tc>
        <w:tc>
          <w:tcPr>
            <w:tcW w:w="1710" w:type="dxa"/>
            <w:shd w:val="clear" w:color="auto" w:fill="auto"/>
            <w:vAlign w:val="center"/>
            <w:hideMark/>
          </w:tcPr>
          <w:p w14:paraId="6B305902" w14:textId="77777777" w:rsidR="00186321" w:rsidRPr="008D4D63" w:rsidRDefault="00186321" w:rsidP="00DB4DEF">
            <w:pPr>
              <w:rPr>
                <w:color w:val="000000"/>
                <w:szCs w:val="24"/>
              </w:rPr>
            </w:pPr>
            <w:r w:rsidRPr="008D4D63">
              <w:rPr>
                <w:color w:val="000000"/>
                <w:szCs w:val="24"/>
              </w:rPr>
              <w:t>950.03</w:t>
            </w:r>
          </w:p>
        </w:tc>
      </w:tr>
      <w:tr w:rsidR="00A40FEA" w:rsidRPr="008D4D63" w14:paraId="6CA7A5BD" w14:textId="77777777" w:rsidTr="00AC49BC">
        <w:trPr>
          <w:cantSplit/>
          <w:trHeight w:val="315"/>
        </w:trPr>
        <w:tc>
          <w:tcPr>
            <w:tcW w:w="7041" w:type="dxa"/>
            <w:shd w:val="clear" w:color="auto" w:fill="auto"/>
            <w:vAlign w:val="center"/>
          </w:tcPr>
          <w:p w14:paraId="09B117B6" w14:textId="1260BECD" w:rsidR="00A40FEA" w:rsidRPr="008D4D63" w:rsidRDefault="00A40FEA" w:rsidP="00DB4DEF">
            <w:pPr>
              <w:rPr>
                <w:color w:val="000000"/>
                <w:szCs w:val="24"/>
              </w:rPr>
            </w:pPr>
            <w:r>
              <w:rPr>
                <w:color w:val="000000"/>
                <w:szCs w:val="24"/>
              </w:rPr>
              <w:t>Workers Present Trailer (WPT)</w:t>
            </w:r>
          </w:p>
        </w:tc>
        <w:tc>
          <w:tcPr>
            <w:tcW w:w="1710" w:type="dxa"/>
            <w:shd w:val="clear" w:color="auto" w:fill="auto"/>
            <w:vAlign w:val="center"/>
          </w:tcPr>
          <w:p w14:paraId="69E76201" w14:textId="0893A9B4" w:rsidR="00A40FEA" w:rsidRPr="008D4D63" w:rsidRDefault="00A40FEA" w:rsidP="00DB4DEF">
            <w:pPr>
              <w:rPr>
                <w:color w:val="000000"/>
                <w:szCs w:val="24"/>
              </w:rPr>
            </w:pPr>
            <w:r>
              <w:rPr>
                <w:color w:val="000000"/>
                <w:szCs w:val="24"/>
              </w:rPr>
              <w:t>104.24.02</w:t>
            </w:r>
          </w:p>
        </w:tc>
      </w:tr>
    </w:tbl>
    <w:p w14:paraId="2D43EA86" w14:textId="77777777" w:rsidR="008A2458" w:rsidRDefault="008A2458" w:rsidP="00675D86">
      <w:pPr>
        <w:tabs>
          <w:tab w:val="left" w:pos="-90"/>
          <w:tab w:val="left" w:pos="0"/>
          <w:tab w:val="left" w:pos="907"/>
          <w:tab w:val="left" w:pos="1267"/>
          <w:tab w:val="left" w:pos="1627"/>
          <w:tab w:val="left" w:pos="1987"/>
        </w:tabs>
        <w:jc w:val="both"/>
        <w:rPr>
          <w:b/>
        </w:rPr>
      </w:pPr>
    </w:p>
    <w:p w14:paraId="2188EC66" w14:textId="69242CFD" w:rsidR="0072106D" w:rsidRPr="00563C90" w:rsidRDefault="00C80D08" w:rsidP="006A7D4C">
      <w:pPr>
        <w:pStyle w:val="ListParagraph"/>
        <w:numPr>
          <w:ilvl w:val="2"/>
          <w:numId w:val="16"/>
        </w:numPr>
        <w:tabs>
          <w:tab w:val="left" w:pos="-90"/>
          <w:tab w:val="left" w:pos="0"/>
          <w:tab w:val="left" w:pos="907"/>
          <w:tab w:val="left" w:pos="1267"/>
          <w:tab w:val="left" w:pos="1627"/>
          <w:tab w:val="left" w:pos="1987"/>
        </w:tabs>
        <w:spacing w:line="240" w:lineRule="exact"/>
        <w:jc w:val="both"/>
        <w:rPr>
          <w:b/>
        </w:rPr>
      </w:pPr>
      <w:r>
        <w:rPr>
          <w:b/>
        </w:rPr>
        <w:t> </w:t>
      </w:r>
      <w:r w:rsidR="007D284F" w:rsidRPr="00563C90">
        <w:rPr>
          <w:b/>
        </w:rPr>
        <w:t>CONSTRUCTION</w:t>
      </w:r>
    </w:p>
    <w:p w14:paraId="1CE1D71B" w14:textId="77777777" w:rsidR="0072106D" w:rsidRDefault="0072106D" w:rsidP="00675D86">
      <w:pPr>
        <w:tabs>
          <w:tab w:val="left" w:pos="-90"/>
          <w:tab w:val="left" w:pos="0"/>
          <w:tab w:val="left" w:pos="907"/>
          <w:tab w:val="left" w:pos="1267"/>
          <w:tab w:val="left" w:pos="1627"/>
          <w:tab w:val="left" w:pos="1987"/>
        </w:tabs>
        <w:ind w:left="360" w:hanging="360"/>
        <w:jc w:val="both"/>
        <w:rPr>
          <w:b/>
        </w:rPr>
      </w:pPr>
    </w:p>
    <w:p w14:paraId="1F05D651" w14:textId="44D23514" w:rsidR="00A80295" w:rsidRDefault="001857C0" w:rsidP="00675D86">
      <w:pPr>
        <w:tabs>
          <w:tab w:val="left" w:pos="720"/>
          <w:tab w:val="left" w:pos="1267"/>
          <w:tab w:val="left" w:pos="1627"/>
          <w:tab w:val="left" w:pos="1987"/>
        </w:tabs>
        <w:jc w:val="both"/>
      </w:pPr>
      <w:r w:rsidRPr="3BF092DF">
        <w:rPr>
          <w:b/>
          <w:bCs/>
        </w:rPr>
        <w:t>104.32.03.01</w:t>
      </w:r>
      <w:r w:rsidR="00C80D08" w:rsidRPr="3BF092DF">
        <w:rPr>
          <w:b/>
          <w:bCs/>
        </w:rPr>
        <w:t> </w:t>
      </w:r>
      <w:r w:rsidR="0072106D" w:rsidRPr="3BF092DF">
        <w:rPr>
          <w:b/>
          <w:bCs/>
        </w:rPr>
        <w:t xml:space="preserve">General.  </w:t>
      </w:r>
      <w:r w:rsidR="0000352E">
        <w:t>Refer to</w:t>
      </w:r>
      <w:r w:rsidR="0000352E" w:rsidRPr="3BF092DF">
        <w:rPr>
          <w:b/>
          <w:bCs/>
        </w:rPr>
        <w:t xml:space="preserve"> </w:t>
      </w:r>
      <w:r w:rsidR="0000352E" w:rsidRPr="00505328">
        <w:t>Standard No. MD 104.06-26</w:t>
      </w:r>
      <w:r w:rsidR="00C577F6" w:rsidRPr="00505328">
        <w:rPr>
          <w:rStyle w:val="Hyperlink"/>
          <w:color w:val="auto"/>
          <w:u w:val="none"/>
        </w:rPr>
        <w:t>A</w:t>
      </w:r>
      <w:r w:rsidR="0000352E" w:rsidRPr="00505328">
        <w:t>.</w:t>
      </w:r>
      <w:r w:rsidR="0000352E">
        <w:t xml:space="preserve"> </w:t>
      </w:r>
      <w:r w:rsidR="00AC6260">
        <w:t xml:space="preserve">Static </w:t>
      </w:r>
      <w:r w:rsidR="009A0F79">
        <w:t xml:space="preserve">Automated Speed Enforcement (ASE) will be used </w:t>
      </w:r>
      <w:r w:rsidR="00C83D6B">
        <w:t>in the work zone</w:t>
      </w:r>
      <w:r w:rsidR="004D0E6E">
        <w:t xml:space="preserve"> to enhance safety for the workers and traveling public</w:t>
      </w:r>
      <w:r w:rsidR="009A0F79">
        <w:t xml:space="preserve">.  The </w:t>
      </w:r>
      <w:r w:rsidR="000B1ED2">
        <w:t xml:space="preserve">Administration </w:t>
      </w:r>
      <w:r w:rsidR="009A0F79">
        <w:t xml:space="preserve">will provide a mobile ASE system, including </w:t>
      </w:r>
      <w:r w:rsidR="004D0E6E">
        <w:t>speed enforcement equipment</w:t>
      </w:r>
      <w:r w:rsidR="009A0F79">
        <w:t xml:space="preserve">, </w:t>
      </w:r>
      <w:r w:rsidR="0020595B">
        <w:t xml:space="preserve">ASE </w:t>
      </w:r>
      <w:r w:rsidR="00B71BC3">
        <w:t>unit</w:t>
      </w:r>
      <w:r w:rsidR="0020595B">
        <w:t>(s)</w:t>
      </w:r>
      <w:r w:rsidR="009A0F79">
        <w:t xml:space="preserve">, and labor for </w:t>
      </w:r>
      <w:r w:rsidR="00B55C2D">
        <w:t xml:space="preserve">ASE </w:t>
      </w:r>
      <w:r w:rsidR="004D0E6E">
        <w:t>system</w:t>
      </w:r>
      <w:r w:rsidR="009A0F79">
        <w:t xml:space="preserve"> operation.</w:t>
      </w:r>
      <w:r w:rsidR="00A017AE">
        <w:t xml:space="preserve"> </w:t>
      </w:r>
      <w:r w:rsidR="009A0F79">
        <w:t xml:space="preserve"> The Contractor </w:t>
      </w:r>
      <w:r w:rsidR="009C60D1">
        <w:t xml:space="preserve">will </w:t>
      </w:r>
      <w:r w:rsidR="009A0F79">
        <w:t>provide (</w:t>
      </w:r>
      <w:proofErr w:type="gramStart"/>
      <w:r w:rsidR="009A0F79">
        <w:t>furnish</w:t>
      </w:r>
      <w:proofErr w:type="gramEnd"/>
      <w:r w:rsidR="009A0F79">
        <w:t>, install, relocate and remove) all of the applicable ASE signing</w:t>
      </w:r>
      <w:r w:rsidR="00FA6AB1">
        <w:t xml:space="preserve">, </w:t>
      </w:r>
      <w:r w:rsidR="00E67600">
        <w:t>the workers present trailer</w:t>
      </w:r>
      <w:r w:rsidR="00691D87">
        <w:t>(s)</w:t>
      </w:r>
      <w:r w:rsidR="00E67600">
        <w:t xml:space="preserve">, </w:t>
      </w:r>
      <w:r w:rsidR="00FA6AB1">
        <w:t>the speed display trailer</w:t>
      </w:r>
      <w:r w:rsidR="00A06AD6">
        <w:t>(</w:t>
      </w:r>
      <w:r w:rsidR="00FA6AB1">
        <w:t>s</w:t>
      </w:r>
      <w:r w:rsidR="00A06AD6">
        <w:t>)</w:t>
      </w:r>
      <w:r w:rsidR="00FA6AB1">
        <w:t>,</w:t>
      </w:r>
      <w:r w:rsidR="00E67600">
        <w:t xml:space="preserve"> </w:t>
      </w:r>
      <w:r w:rsidR="00FA6AB1">
        <w:t xml:space="preserve">and protection </w:t>
      </w:r>
      <w:r w:rsidR="00255A27">
        <w:t xml:space="preserve">devices </w:t>
      </w:r>
      <w:r w:rsidR="00FA6AB1">
        <w:t>as required.</w:t>
      </w:r>
    </w:p>
    <w:p w14:paraId="3DFB9B0C" w14:textId="77777777" w:rsidR="00A80295" w:rsidRDefault="00A80295" w:rsidP="00675D86">
      <w:pPr>
        <w:tabs>
          <w:tab w:val="left" w:pos="-90"/>
          <w:tab w:val="left" w:pos="0"/>
          <w:tab w:val="left" w:pos="907"/>
          <w:tab w:val="left" w:pos="1267"/>
          <w:tab w:val="left" w:pos="1627"/>
          <w:tab w:val="left" w:pos="1987"/>
        </w:tabs>
        <w:ind w:left="720" w:hanging="360"/>
        <w:jc w:val="both"/>
      </w:pPr>
    </w:p>
    <w:p w14:paraId="3B78C502" w14:textId="077DD849" w:rsidR="00B93A8C" w:rsidRDefault="00032232" w:rsidP="00675D86">
      <w:pPr>
        <w:tabs>
          <w:tab w:val="left" w:pos="187"/>
        </w:tabs>
        <w:jc w:val="both"/>
      </w:pPr>
      <w:r>
        <w:lastRenderedPageBreak/>
        <w:t>Coordinate</w:t>
      </w:r>
      <w:r w:rsidR="001654FD">
        <w:t xml:space="preserve"> and cooperate with the </w:t>
      </w:r>
      <w:r w:rsidR="00C07EFF">
        <w:t>Project Engineer and</w:t>
      </w:r>
      <w:r w:rsidR="00C03DA0">
        <w:t xml:space="preserve"> the</w:t>
      </w:r>
      <w:r w:rsidR="00C07EFF">
        <w:t xml:space="preserve"> ASE program representative</w:t>
      </w:r>
      <w:r w:rsidR="000B1ED2">
        <w:t xml:space="preserve"> </w:t>
      </w:r>
      <w:r w:rsidR="001654FD">
        <w:t xml:space="preserve">to implement the ASE system on this project throughout construction. </w:t>
      </w:r>
      <w:r w:rsidR="00A017AE">
        <w:t xml:space="preserve"> </w:t>
      </w:r>
      <w:r w:rsidR="000B1ED2">
        <w:t xml:space="preserve">The </w:t>
      </w:r>
      <w:r w:rsidR="00566D67">
        <w:t xml:space="preserve">ASE program representative </w:t>
      </w:r>
      <w:proofErr w:type="gramStart"/>
      <w:r w:rsidR="00566D67">
        <w:t>is located in</w:t>
      </w:r>
      <w:proofErr w:type="gramEnd"/>
      <w:r w:rsidR="00566D67">
        <w:t xml:space="preserve"> the Office of Traffic and Safety, Traffic Development and Support Division.  </w:t>
      </w:r>
      <w:r>
        <w:t xml:space="preserve">Obtain approval from the ASE program representative for </w:t>
      </w:r>
      <w:r w:rsidR="0020595B">
        <w:t>the A</w:t>
      </w:r>
      <w:r w:rsidR="0020595B" w:rsidRPr="006B2F2D">
        <w:t xml:space="preserve">SE </w:t>
      </w:r>
      <w:r w:rsidR="00D05AD4">
        <w:t>unit</w:t>
      </w:r>
      <w:r w:rsidR="0020595B">
        <w:t xml:space="preserve"> </w:t>
      </w:r>
      <w:r w:rsidR="0020595B" w:rsidRPr="006B2F2D">
        <w:t>location(s)</w:t>
      </w:r>
      <w:r w:rsidR="0020595B">
        <w:t xml:space="preserve">, </w:t>
      </w:r>
      <w:r w:rsidR="00C23B7B">
        <w:t xml:space="preserve">ASE </w:t>
      </w:r>
      <w:r>
        <w:t>sign</w:t>
      </w:r>
      <w:r w:rsidR="0020595B">
        <w:t xml:space="preserve"> locations and sizes,</w:t>
      </w:r>
      <w:r>
        <w:t xml:space="preserve"> </w:t>
      </w:r>
      <w:r w:rsidR="00E471D2">
        <w:t>worker</w:t>
      </w:r>
      <w:r w:rsidR="00073ADA">
        <w:t>s</w:t>
      </w:r>
      <w:r w:rsidR="00E471D2">
        <w:t xml:space="preserve"> </w:t>
      </w:r>
      <w:r w:rsidR="000D768A">
        <w:t>present trailer location(s)</w:t>
      </w:r>
      <w:r w:rsidR="00073ADA">
        <w:t xml:space="preserve">, </w:t>
      </w:r>
      <w:r>
        <w:t>and speed display trailer location</w:t>
      </w:r>
      <w:r w:rsidR="0020595B">
        <w:t>(</w:t>
      </w:r>
      <w:r>
        <w:t>s</w:t>
      </w:r>
      <w:r w:rsidR="0020595B">
        <w:t>)</w:t>
      </w:r>
      <w:r>
        <w:t>.</w:t>
      </w:r>
    </w:p>
    <w:p w14:paraId="17A15191" w14:textId="77777777" w:rsidR="00B93A8C" w:rsidRDefault="00B93A8C" w:rsidP="00675D86">
      <w:pPr>
        <w:tabs>
          <w:tab w:val="left" w:pos="187"/>
        </w:tabs>
        <w:jc w:val="both"/>
      </w:pPr>
    </w:p>
    <w:p w14:paraId="13801D4E" w14:textId="44542707" w:rsidR="007B26A1" w:rsidRDefault="00AF22C9" w:rsidP="00675D86">
      <w:pPr>
        <w:tabs>
          <w:tab w:val="left" w:pos="187"/>
        </w:tabs>
        <w:jc w:val="both"/>
      </w:pPr>
      <w:r>
        <w:t>At least t</w:t>
      </w:r>
      <w:r w:rsidR="008E318D">
        <w:t>wo weeks prior</w:t>
      </w:r>
      <w:r w:rsidR="00C32C0D" w:rsidRPr="00032232">
        <w:t xml:space="preserve"> to </w:t>
      </w:r>
      <w:r w:rsidR="00632870">
        <w:t>the start of the project</w:t>
      </w:r>
      <w:r w:rsidR="00C32C0D" w:rsidRPr="00032232">
        <w:t xml:space="preserve">, arrange a field meeting with the </w:t>
      </w:r>
      <w:r w:rsidR="005457A5">
        <w:t xml:space="preserve">Project Engineer and the </w:t>
      </w:r>
      <w:r w:rsidR="00C32C0D" w:rsidRPr="00032232">
        <w:t xml:space="preserve">ASE program representative to verify the sign types, sizes and locations.  At this meeting, </w:t>
      </w:r>
      <w:r w:rsidR="00AB33EA">
        <w:t>j</w:t>
      </w:r>
      <w:r w:rsidR="002126A7" w:rsidRPr="00032232">
        <w:t xml:space="preserve">ointly identify </w:t>
      </w:r>
      <w:r w:rsidR="00C32C0D" w:rsidRPr="00032232">
        <w:t xml:space="preserve">locations for the ASE </w:t>
      </w:r>
      <w:r w:rsidR="00D05AD4">
        <w:t>unit</w:t>
      </w:r>
      <w:r w:rsidR="00CC1CEB">
        <w:t>(s)</w:t>
      </w:r>
      <w:r w:rsidR="00245885">
        <w:t>, workers</w:t>
      </w:r>
      <w:r w:rsidR="001A6561">
        <w:t xml:space="preserve"> present </w:t>
      </w:r>
      <w:r w:rsidR="00EA7D60">
        <w:t>trailer</w:t>
      </w:r>
      <w:r w:rsidR="00293805">
        <w:t>(s),</w:t>
      </w:r>
      <w:r w:rsidR="00C32C0D" w:rsidRPr="00032232">
        <w:t xml:space="preserve"> and speed display trailer(s)</w:t>
      </w:r>
      <w:r w:rsidR="00AB33EA">
        <w:t xml:space="preserve"> with the ASE program representative</w:t>
      </w:r>
      <w:r w:rsidR="00C32C0D" w:rsidRPr="00032232">
        <w:t>.</w:t>
      </w:r>
      <w:r w:rsidR="00D051A3">
        <w:t xml:space="preserve">  </w:t>
      </w:r>
    </w:p>
    <w:p w14:paraId="680EA8B1" w14:textId="77777777" w:rsidR="007B26A1" w:rsidRDefault="007B26A1" w:rsidP="00675D86">
      <w:pPr>
        <w:jc w:val="both"/>
      </w:pPr>
    </w:p>
    <w:p w14:paraId="47511812" w14:textId="29EC4AA0" w:rsidR="00D03611" w:rsidRDefault="00032232" w:rsidP="00675D86">
      <w:pPr>
        <w:jc w:val="both"/>
      </w:pPr>
      <w:r>
        <w:t>Contact</w:t>
      </w:r>
      <w:r w:rsidR="007F47DC">
        <w:t xml:space="preserve"> the </w:t>
      </w:r>
      <w:r w:rsidR="009B7049">
        <w:t xml:space="preserve">Project Engineer </w:t>
      </w:r>
      <w:r w:rsidR="00407382">
        <w:t>and</w:t>
      </w:r>
      <w:r w:rsidR="009B7049">
        <w:t xml:space="preserve"> the </w:t>
      </w:r>
      <w:r w:rsidR="007F47DC">
        <w:t xml:space="preserve">ASE program representative </w:t>
      </w:r>
      <w:r w:rsidR="000539A8">
        <w:t xml:space="preserve">a minimum of </w:t>
      </w:r>
      <w:r w:rsidR="007F47DC">
        <w:t xml:space="preserve">two weeks prior to all phase changes or construction activities that require relocation of the ASE </w:t>
      </w:r>
      <w:r w:rsidR="0060330B">
        <w:t>unit</w:t>
      </w:r>
      <w:r w:rsidR="00CC1CEB">
        <w:t>(s)</w:t>
      </w:r>
      <w:r w:rsidR="000539A8">
        <w:t xml:space="preserve">.  When activities occur that require relocation of the ASE </w:t>
      </w:r>
      <w:r w:rsidR="0060330B">
        <w:t>unit</w:t>
      </w:r>
      <w:r w:rsidR="00CC1CEB">
        <w:t>(s)</w:t>
      </w:r>
      <w:r w:rsidR="000539A8">
        <w:t xml:space="preserve">, arrange a field meeting with the </w:t>
      </w:r>
      <w:r w:rsidR="00407382">
        <w:t xml:space="preserve">Project Engineer and the </w:t>
      </w:r>
      <w:r w:rsidR="000539A8">
        <w:t xml:space="preserve">ASE program representative to verify the suitability of existing and/or identify </w:t>
      </w:r>
      <w:r w:rsidR="007F47DC">
        <w:t>new location</w:t>
      </w:r>
      <w:r w:rsidR="007A7624">
        <w:t>(</w:t>
      </w:r>
      <w:r w:rsidR="000539A8">
        <w:t>s</w:t>
      </w:r>
      <w:r w:rsidR="007A7624">
        <w:t>)</w:t>
      </w:r>
      <w:r w:rsidR="007F47DC">
        <w:t xml:space="preserve"> for the ASE </w:t>
      </w:r>
      <w:r w:rsidR="0060330B">
        <w:t>unit</w:t>
      </w:r>
      <w:r w:rsidR="00CC1CEB">
        <w:t>(s)</w:t>
      </w:r>
      <w:r w:rsidR="000539A8">
        <w:t>,</w:t>
      </w:r>
      <w:r w:rsidR="007F47DC">
        <w:t xml:space="preserve"> advance warning signs, </w:t>
      </w:r>
      <w:r w:rsidR="007B5E74">
        <w:t xml:space="preserve">workers present trailer(s), </w:t>
      </w:r>
      <w:r w:rsidR="007F47DC">
        <w:t xml:space="preserve">speed display trailer(s), and all required protection </w:t>
      </w:r>
      <w:r w:rsidR="00AB33EA">
        <w:t>devices.</w:t>
      </w:r>
    </w:p>
    <w:p w14:paraId="7B17E537" w14:textId="5EC170FB" w:rsidR="006D0540" w:rsidRDefault="006D0540" w:rsidP="00675D86">
      <w:pPr>
        <w:jc w:val="both"/>
      </w:pPr>
    </w:p>
    <w:p w14:paraId="40785906" w14:textId="25674161" w:rsidR="006D0540" w:rsidRDefault="006D0540" w:rsidP="00675D86">
      <w:pPr>
        <w:jc w:val="both"/>
      </w:pPr>
      <w:r w:rsidRPr="00210B7E">
        <w:t xml:space="preserve">Where feasible, provide bathroom facilities in a location that can be used by </w:t>
      </w:r>
      <w:r>
        <w:t xml:space="preserve">construction personnel and the </w:t>
      </w:r>
      <w:r w:rsidRPr="00210B7E">
        <w:t xml:space="preserve">ASE </w:t>
      </w:r>
      <w:r w:rsidR="00CC780D">
        <w:t>unit</w:t>
      </w:r>
      <w:r w:rsidRPr="00210B7E">
        <w:t xml:space="preserve"> operators.</w:t>
      </w:r>
      <w:r>
        <w:t xml:space="preserve"> Make t</w:t>
      </w:r>
      <w:r w:rsidRPr="00210B7E">
        <w:t>he</w:t>
      </w:r>
      <w:r>
        <w:t xml:space="preserve"> bathroom</w:t>
      </w:r>
      <w:r w:rsidRPr="00210B7E">
        <w:t xml:space="preserve"> facilities available and accessible to the ASE </w:t>
      </w:r>
      <w:r w:rsidR="00CC780D">
        <w:t>unit</w:t>
      </w:r>
      <w:r w:rsidRPr="00210B7E">
        <w:t xml:space="preserve"> operators twenty-four hours a day, seven days a week.</w:t>
      </w:r>
      <w:r>
        <w:t xml:space="preserve">  Provide the bathroom facilities at a location within a reasonable walking distance of the ASE </w:t>
      </w:r>
      <w:r w:rsidR="00CC780D">
        <w:t>unit</w:t>
      </w:r>
      <w:r>
        <w:t xml:space="preserve"> deployment location and where the ASE </w:t>
      </w:r>
      <w:r w:rsidR="00CC780D">
        <w:t>unit</w:t>
      </w:r>
      <w:r>
        <w:t xml:space="preserve"> operator does not have to cross travel lanes to access the facilities.</w:t>
      </w:r>
    </w:p>
    <w:p w14:paraId="22E68FB6" w14:textId="77777777" w:rsidR="00C73A22" w:rsidRDefault="00C73A22" w:rsidP="00675D86">
      <w:pPr>
        <w:jc w:val="both"/>
      </w:pPr>
    </w:p>
    <w:p w14:paraId="2AB838BA" w14:textId="06289EEC" w:rsidR="00C73A22" w:rsidRDefault="00C73A22" w:rsidP="00675D86">
      <w:pPr>
        <w:jc w:val="both"/>
      </w:pPr>
      <w:r w:rsidRPr="00C73A22">
        <w:t>Inform the Administration within 30 minutes of starting and ending work the exact start time(s) and exact end time(s) when workers are present in the work zone.</w:t>
      </w:r>
    </w:p>
    <w:p w14:paraId="551A856E" w14:textId="77777777" w:rsidR="00505385" w:rsidRDefault="00505385" w:rsidP="00675D86">
      <w:pPr>
        <w:jc w:val="both"/>
      </w:pPr>
    </w:p>
    <w:p w14:paraId="7BA84B13" w14:textId="5E922A10" w:rsidR="00566D67" w:rsidRDefault="001E70B4" w:rsidP="00DE4215">
      <w:pPr>
        <w:pStyle w:val="ListParagraph"/>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pPr>
      <w:r>
        <w:rPr>
          <w:b/>
        </w:rPr>
        <w:t>104.32.03.02</w:t>
      </w:r>
      <w:r w:rsidR="00C80D08">
        <w:rPr>
          <w:b/>
        </w:rPr>
        <w:t> </w:t>
      </w:r>
      <w:r w:rsidR="00281FE0" w:rsidRPr="00880706">
        <w:rPr>
          <w:b/>
        </w:rPr>
        <w:t xml:space="preserve">Temporary Traffic Signs for ASE.  </w:t>
      </w:r>
      <w:r w:rsidR="00281FE0" w:rsidRPr="00880706">
        <w:rPr>
          <w:bCs/>
        </w:rPr>
        <w:t>Refer to 104.08.03.</w:t>
      </w:r>
      <w:r w:rsidR="00097420">
        <w:rPr>
          <w:bCs/>
        </w:rPr>
        <w:t xml:space="preserve"> </w:t>
      </w:r>
      <w:r w:rsidR="00A06B68">
        <w:rPr>
          <w:bCs/>
        </w:rPr>
        <w:t xml:space="preserve"> </w:t>
      </w:r>
      <w:r w:rsidR="009B1977" w:rsidRPr="009B1977">
        <w:t xml:space="preserve">Provide automated speed enforcement advanced warning signs on each approach to the work zone, including ramps.  These signs shall consist of ASE advance notice signs and ASE speed limit signs, as shown on the plans and/or as directed by the ASE program representative.  Additional ASE signs may be requested by the ASE program representative based on project needs.  Prior to sign acquisition, coordinate with the </w:t>
      </w:r>
      <w:r w:rsidR="00C64171">
        <w:t xml:space="preserve">Project Engineer and the </w:t>
      </w:r>
      <w:r w:rsidR="009B1977" w:rsidRPr="009B1977">
        <w:t xml:space="preserve">ASE program representative </w:t>
      </w:r>
      <w:r w:rsidR="00303A46">
        <w:t xml:space="preserve">a minimum of two weeks in advance </w:t>
      </w:r>
      <w:r w:rsidR="009B1977" w:rsidRPr="009B1977">
        <w:t>to verify the sign types, colors of sign background and legend, materials, sizes, and locations of signs.</w:t>
      </w:r>
      <w:r w:rsidR="0002396A">
        <w:t xml:space="preserve"> </w:t>
      </w:r>
      <w:r w:rsidR="00D75BE0">
        <w:t xml:space="preserve"> </w:t>
      </w:r>
      <w:r w:rsidR="00AB33EA">
        <w:t>R</w:t>
      </w:r>
      <w:r w:rsidR="007F47DC">
        <w:t>elocate</w:t>
      </w:r>
      <w:r w:rsidR="00AB33EA">
        <w:t xml:space="preserve"> and/or install new</w:t>
      </w:r>
      <w:r w:rsidR="007F47DC">
        <w:t xml:space="preserve"> </w:t>
      </w:r>
      <w:r w:rsidR="000539A8">
        <w:t xml:space="preserve">ASE </w:t>
      </w:r>
      <w:r w:rsidR="00AB33EA">
        <w:t>signs</w:t>
      </w:r>
      <w:r w:rsidR="008F746D">
        <w:t xml:space="preserve"> </w:t>
      </w:r>
      <w:r w:rsidR="007F47DC">
        <w:t>as needed</w:t>
      </w:r>
      <w:r w:rsidR="00AB33EA">
        <w:t xml:space="preserve"> throughout construction</w:t>
      </w:r>
      <w:r w:rsidR="007F47DC">
        <w:t>.</w:t>
      </w:r>
    </w:p>
    <w:p w14:paraId="02551FAD" w14:textId="77777777" w:rsidR="00A80295" w:rsidRDefault="00A80295" w:rsidP="00675D86">
      <w:pPr>
        <w:jc w:val="both"/>
      </w:pPr>
    </w:p>
    <w:p w14:paraId="16ACE86C" w14:textId="230C68B1" w:rsidR="001654FD" w:rsidRDefault="008C4A84" w:rsidP="00675D86">
      <w:pPr>
        <w:pStyle w:val="ListParagraph"/>
        <w:ind w:left="0"/>
        <w:jc w:val="both"/>
      </w:pPr>
      <w:r>
        <w:rPr>
          <w:b/>
        </w:rPr>
        <w:t>104.32.03.03</w:t>
      </w:r>
      <w:r w:rsidR="00C80D08">
        <w:rPr>
          <w:b/>
        </w:rPr>
        <w:t> </w:t>
      </w:r>
      <w:r w:rsidR="009B1977" w:rsidRPr="00880706">
        <w:rPr>
          <w:b/>
        </w:rPr>
        <w:t xml:space="preserve">Aggregate </w:t>
      </w:r>
      <w:r w:rsidR="00A06B68">
        <w:rPr>
          <w:b/>
        </w:rPr>
        <w:t>for</w:t>
      </w:r>
      <w:r w:rsidR="00117008">
        <w:rPr>
          <w:b/>
        </w:rPr>
        <w:t xml:space="preserve"> Maintenance of Traffic</w:t>
      </w:r>
      <w:r w:rsidR="0000352E" w:rsidRPr="00880706">
        <w:rPr>
          <w:b/>
        </w:rPr>
        <w:t xml:space="preserve">. </w:t>
      </w:r>
      <w:r w:rsidR="00A06B68">
        <w:rPr>
          <w:b/>
        </w:rPr>
        <w:t xml:space="preserve"> </w:t>
      </w:r>
      <w:r w:rsidR="0000352E" w:rsidRPr="00880706">
        <w:rPr>
          <w:bCs/>
        </w:rPr>
        <w:t xml:space="preserve">Refer to </w:t>
      </w:r>
      <w:r w:rsidR="00DF3518">
        <w:rPr>
          <w:bCs/>
        </w:rPr>
        <w:t>105</w:t>
      </w:r>
      <w:r w:rsidR="0000352E" w:rsidRPr="00880706">
        <w:rPr>
          <w:bCs/>
        </w:rPr>
        <w:t>.03</w:t>
      </w:r>
      <w:r w:rsidR="00DF3518">
        <w:rPr>
          <w:bCs/>
        </w:rPr>
        <w:t>.</w:t>
      </w:r>
      <w:r w:rsidR="0000352E" w:rsidRPr="00880706">
        <w:rPr>
          <w:b/>
        </w:rPr>
        <w:t xml:space="preserve"> </w:t>
      </w:r>
      <w:r w:rsidR="00A06B68">
        <w:rPr>
          <w:b/>
        </w:rPr>
        <w:t xml:space="preserve"> </w:t>
      </w:r>
      <w:r w:rsidR="00454EF8">
        <w:t xml:space="preserve">Where the </w:t>
      </w:r>
      <w:r w:rsidR="00C23B7B">
        <w:t xml:space="preserve">ASE </w:t>
      </w:r>
      <w:r w:rsidR="00BD5EB2">
        <w:t>unit</w:t>
      </w:r>
      <w:r w:rsidR="00454EF8">
        <w:t xml:space="preserve"> deployment location is not on hard surface, </w:t>
      </w:r>
      <w:r w:rsidR="00032232">
        <w:t>construct</w:t>
      </w:r>
      <w:r w:rsidR="00BC00D4">
        <w:t xml:space="preserve"> a level</w:t>
      </w:r>
      <w:r w:rsidR="00454EF8">
        <w:t xml:space="preserve"> stone entrance and pad</w:t>
      </w:r>
      <w:r w:rsidR="00BC00D4">
        <w:t xml:space="preserve"> adjacent to the roadway for the ASE enforcement </w:t>
      </w:r>
      <w:r w:rsidR="001546F1">
        <w:t>unit</w:t>
      </w:r>
      <w:r w:rsidR="00BC00D4">
        <w:t xml:space="preserve">.  </w:t>
      </w:r>
      <w:r w:rsidR="00032232" w:rsidRPr="00210B7E">
        <w:t>Provide</w:t>
      </w:r>
      <w:r w:rsidR="00C32C0D" w:rsidRPr="00210B7E">
        <w:t xml:space="preserve"> a safe means </w:t>
      </w:r>
      <w:r w:rsidR="00032232" w:rsidRPr="00210B7E">
        <w:t xml:space="preserve">for the ASE </w:t>
      </w:r>
      <w:r w:rsidR="001546F1">
        <w:t>unit operators</w:t>
      </w:r>
      <w:r w:rsidR="00032232" w:rsidRPr="00210B7E">
        <w:t xml:space="preserve"> to</w:t>
      </w:r>
      <w:r w:rsidR="00210B7E" w:rsidRPr="00210B7E">
        <w:t xml:space="preserve"> </w:t>
      </w:r>
      <w:r w:rsidR="00C32C0D" w:rsidRPr="00210B7E">
        <w:t>enter/exit the enforcement area.</w:t>
      </w:r>
    </w:p>
    <w:p w14:paraId="335590F2" w14:textId="77777777" w:rsidR="00782148" w:rsidRPr="00885AF3" w:rsidRDefault="00782148" w:rsidP="00675D86">
      <w:pPr>
        <w:jc w:val="both"/>
      </w:pPr>
    </w:p>
    <w:p w14:paraId="4C08879C" w14:textId="11155914" w:rsidR="00454EF8" w:rsidRDefault="008C4A84" w:rsidP="00675D86">
      <w:pPr>
        <w:pStyle w:val="ListParagraph"/>
        <w:ind w:left="0"/>
        <w:jc w:val="both"/>
      </w:pPr>
      <w:r>
        <w:rPr>
          <w:b/>
        </w:rPr>
        <w:t>104.32.04.04</w:t>
      </w:r>
      <w:r w:rsidR="00C80D08">
        <w:rPr>
          <w:b/>
        </w:rPr>
        <w:t> </w:t>
      </w:r>
      <w:r w:rsidR="00782148" w:rsidRPr="00880706">
        <w:rPr>
          <w:b/>
        </w:rPr>
        <w:t xml:space="preserve">Temporary Traffic Barrier. </w:t>
      </w:r>
      <w:r w:rsidR="00782148" w:rsidRPr="00F00368">
        <w:t xml:space="preserve"> </w:t>
      </w:r>
      <w:r w:rsidR="00782148">
        <w:t>Refer to 104.04.0</w:t>
      </w:r>
      <w:r w:rsidR="006D0540">
        <w:t>3.</w:t>
      </w:r>
      <w:r w:rsidR="00097420">
        <w:t xml:space="preserve"> </w:t>
      </w:r>
      <w:r w:rsidR="002126A7">
        <w:t xml:space="preserve">Provide protection for </w:t>
      </w:r>
      <w:r w:rsidR="002126A7" w:rsidRPr="00210B7E">
        <w:t>t</w:t>
      </w:r>
      <w:r w:rsidR="00C32C0D" w:rsidRPr="00210B7E">
        <w:t xml:space="preserve">he ASE </w:t>
      </w:r>
      <w:r w:rsidR="001546F1">
        <w:t>unit</w:t>
      </w:r>
      <w:r w:rsidR="002126A7" w:rsidRPr="00210B7E">
        <w:t>,</w:t>
      </w:r>
      <w:r w:rsidR="00C32C0D" w:rsidRPr="00210B7E">
        <w:t xml:space="preserve"> either behind temporary concrete barrier or </w:t>
      </w:r>
      <w:r w:rsidR="00CC1CEB">
        <w:t xml:space="preserve">existing </w:t>
      </w:r>
      <w:r w:rsidR="00C32C0D" w:rsidRPr="00210B7E">
        <w:t>w-beam.</w:t>
      </w:r>
    </w:p>
    <w:p w14:paraId="1266EB6E" w14:textId="35570F3E" w:rsidR="00782148" w:rsidRDefault="00E34302" w:rsidP="00DE4215">
      <w:pPr>
        <w:pStyle w:val="ListParagraph"/>
        <w:ind w:left="0"/>
        <w:jc w:val="both"/>
      </w:pPr>
      <w:r>
        <w:t xml:space="preserve"> </w:t>
      </w:r>
    </w:p>
    <w:p w14:paraId="694107EB" w14:textId="7B071872" w:rsidR="008F746D" w:rsidRDefault="008C4A84" w:rsidP="00DE4215">
      <w:pPr>
        <w:pStyle w:val="ListParagraph"/>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pPr>
      <w:r>
        <w:rPr>
          <w:b/>
        </w:rPr>
        <w:t>104.32.03.05</w:t>
      </w:r>
      <w:r w:rsidR="00C80D08">
        <w:rPr>
          <w:b/>
        </w:rPr>
        <w:t> </w:t>
      </w:r>
      <w:r w:rsidR="006D0540" w:rsidRPr="00880706">
        <w:rPr>
          <w:b/>
        </w:rPr>
        <w:t>Speed Display Trailer.</w:t>
      </w:r>
      <w:r w:rsidR="006D0540" w:rsidRPr="00F00368">
        <w:t xml:space="preserve">  Refer to 104.28.03.</w:t>
      </w:r>
      <w:r w:rsidR="00097420">
        <w:t xml:space="preserve"> </w:t>
      </w:r>
      <w:r w:rsidR="00A06B68">
        <w:t xml:space="preserve"> </w:t>
      </w:r>
      <w:r w:rsidR="0002396A" w:rsidRPr="00AE7D2B">
        <w:t>Furnish, install, maintain, relocate and remove a speed display trailer</w:t>
      </w:r>
      <w:r w:rsidR="0002396A" w:rsidRPr="006A7D4C">
        <w:t>(s)</w:t>
      </w:r>
      <w:r w:rsidR="0002396A" w:rsidRPr="00AE7D2B">
        <w:t xml:space="preserve"> </w:t>
      </w:r>
      <w:r w:rsidR="00C83D6B">
        <w:t xml:space="preserve">as shown on the plans </w:t>
      </w:r>
      <w:r w:rsidR="00AB33EA">
        <w:t>and/</w:t>
      </w:r>
      <w:r w:rsidR="00C83D6B">
        <w:t xml:space="preserve">or as directed </w:t>
      </w:r>
      <w:r w:rsidR="002126A7">
        <w:t>by</w:t>
      </w:r>
      <w:r w:rsidR="001654FD">
        <w:t xml:space="preserve"> the ASE program </w:t>
      </w:r>
      <w:r w:rsidR="001654FD">
        <w:lastRenderedPageBreak/>
        <w:t>representative.</w:t>
      </w:r>
      <w:r w:rsidR="00EE6105" w:rsidRPr="00FF159F">
        <w:t xml:space="preserve">  </w:t>
      </w:r>
      <w:r w:rsidR="002126A7">
        <w:t>Construct</w:t>
      </w:r>
      <w:r w:rsidR="00091260">
        <w:t xml:space="preserve"> a level area adjacent to the shoulder for placement of the speed display trailer</w:t>
      </w:r>
      <w:r w:rsidR="00B96678">
        <w:t xml:space="preserve">(s) </w:t>
      </w:r>
      <w:r w:rsidR="00091260">
        <w:t>as needed.</w:t>
      </w:r>
      <w:r w:rsidR="005A270D">
        <w:t xml:space="preserve">  Periodically inspect the speed display trailer</w:t>
      </w:r>
      <w:r w:rsidR="00DF606E">
        <w:t>(s)</w:t>
      </w:r>
      <w:r w:rsidR="005A270D">
        <w:t xml:space="preserve"> and </w:t>
      </w:r>
      <w:proofErr w:type="gramStart"/>
      <w:r w:rsidR="005A270D">
        <w:t>make adjustments</w:t>
      </w:r>
      <w:proofErr w:type="gramEnd"/>
      <w:r w:rsidR="005A270D">
        <w:t xml:space="preserve"> as needed to ensure proper function. </w:t>
      </w:r>
      <w:r w:rsidR="008F746D">
        <w:t>Relocate and/or install new speed display trailer</w:t>
      </w:r>
      <w:r w:rsidR="00E34302">
        <w:t>(</w:t>
      </w:r>
      <w:r w:rsidR="008F746D">
        <w:t>s</w:t>
      </w:r>
      <w:r w:rsidR="00E34302">
        <w:t xml:space="preserve">) </w:t>
      </w:r>
      <w:r w:rsidR="008F746D">
        <w:t>as needed throughout construction.</w:t>
      </w:r>
    </w:p>
    <w:p w14:paraId="5C7B6CD7" w14:textId="77777777" w:rsidR="005208C0" w:rsidRPr="00B0466D" w:rsidRDefault="005208C0" w:rsidP="00675D86">
      <w:pPr>
        <w:jc w:val="both"/>
      </w:pPr>
    </w:p>
    <w:p w14:paraId="2E2CD3DB" w14:textId="5561CDFE" w:rsidR="0072106D" w:rsidRPr="00880706" w:rsidRDefault="00087B61" w:rsidP="00675D86">
      <w:pPr>
        <w:pStyle w:val="ListParagraph"/>
        <w:ind w:left="0"/>
        <w:jc w:val="both"/>
        <w:rPr>
          <w:b/>
        </w:rPr>
      </w:pPr>
      <w:r>
        <w:rPr>
          <w:b/>
        </w:rPr>
        <w:t>104.32.03.06</w:t>
      </w:r>
      <w:r w:rsidR="00C80D08">
        <w:rPr>
          <w:b/>
        </w:rPr>
        <w:t> </w:t>
      </w:r>
      <w:r w:rsidR="0072106D" w:rsidRPr="00880706">
        <w:rPr>
          <w:b/>
        </w:rPr>
        <w:t xml:space="preserve">Maintenance of Traffic. </w:t>
      </w:r>
      <w:r w:rsidR="0072106D">
        <w:t xml:space="preserve"> </w:t>
      </w:r>
      <w:r w:rsidR="002126A7">
        <w:t xml:space="preserve">Conduct maintenance of traffic </w:t>
      </w:r>
      <w:r w:rsidR="00783CE8">
        <w:t>as specified in</w:t>
      </w:r>
      <w:r w:rsidR="002126A7">
        <w:t xml:space="preserve"> 104.02.03 </w:t>
      </w:r>
      <w:r w:rsidR="002126A7" w:rsidRPr="00210B7E">
        <w:t>w</w:t>
      </w:r>
      <w:r w:rsidR="00C32C0D" w:rsidRPr="00210B7E">
        <w:t>here required for installation, relocation, or removal of temporary traffic control devices for ASE activities</w:t>
      </w:r>
      <w:r w:rsidR="002126A7">
        <w:t>.</w:t>
      </w:r>
    </w:p>
    <w:p w14:paraId="67D1C59D" w14:textId="77777777" w:rsidR="0072106D" w:rsidRPr="0072106D" w:rsidRDefault="0072106D" w:rsidP="00675D86">
      <w:pPr>
        <w:pStyle w:val="ListParagraph"/>
        <w:ind w:left="0"/>
        <w:rPr>
          <w:b/>
        </w:rPr>
      </w:pPr>
    </w:p>
    <w:p w14:paraId="75970640" w14:textId="242868F5" w:rsidR="0072106D" w:rsidRPr="00880706" w:rsidRDefault="00087B61" w:rsidP="00675D86">
      <w:pPr>
        <w:pStyle w:val="ListParagraph"/>
        <w:ind w:left="0"/>
        <w:jc w:val="both"/>
        <w:rPr>
          <w:b/>
        </w:rPr>
      </w:pPr>
      <w:r>
        <w:rPr>
          <w:b/>
        </w:rPr>
        <w:t>104.32.03.07</w:t>
      </w:r>
      <w:r w:rsidR="00C80D08">
        <w:rPr>
          <w:b/>
        </w:rPr>
        <w:t> </w:t>
      </w:r>
      <w:r w:rsidR="00E02665" w:rsidRPr="00880706">
        <w:rPr>
          <w:b/>
        </w:rPr>
        <w:t>Temporary Traffic Barrier End Treatments.</w:t>
      </w:r>
      <w:r w:rsidR="00E02665">
        <w:t xml:space="preserve"> </w:t>
      </w:r>
      <w:r w:rsidR="00A017AE">
        <w:t xml:space="preserve"> </w:t>
      </w:r>
      <w:r w:rsidR="00E02665">
        <w:t>Refer to 104.09.03.</w:t>
      </w:r>
    </w:p>
    <w:p w14:paraId="3DD7CCDF" w14:textId="77777777" w:rsidR="004B6E0D" w:rsidRPr="00E02665" w:rsidRDefault="004B6E0D" w:rsidP="00675D86">
      <w:pPr>
        <w:pStyle w:val="ListParagraph"/>
        <w:ind w:left="0"/>
        <w:rPr>
          <w:b/>
        </w:rPr>
      </w:pPr>
    </w:p>
    <w:p w14:paraId="1ADB5829" w14:textId="3D4F571F" w:rsidR="00E02665" w:rsidRPr="00880706" w:rsidRDefault="00087B61" w:rsidP="00675D86">
      <w:pPr>
        <w:pStyle w:val="ListParagraph"/>
        <w:ind w:left="0"/>
        <w:jc w:val="both"/>
        <w:rPr>
          <w:b/>
        </w:rPr>
      </w:pPr>
      <w:r>
        <w:rPr>
          <w:b/>
        </w:rPr>
        <w:t>104.32.03.0</w:t>
      </w:r>
      <w:r w:rsidR="00F92CA8">
        <w:rPr>
          <w:b/>
        </w:rPr>
        <w:t>8</w:t>
      </w:r>
      <w:r w:rsidR="00C80D08">
        <w:rPr>
          <w:b/>
        </w:rPr>
        <w:t> </w:t>
      </w:r>
      <w:r w:rsidR="00E02665" w:rsidRPr="00880706">
        <w:rPr>
          <w:b/>
        </w:rPr>
        <w:t>Temporary Crash Cushion Sand Filled Plastic Barrels.</w:t>
      </w:r>
      <w:r w:rsidR="00E02665">
        <w:t xml:space="preserve"> </w:t>
      </w:r>
      <w:r w:rsidR="00A017AE">
        <w:t xml:space="preserve"> </w:t>
      </w:r>
      <w:r w:rsidR="00E02665">
        <w:t>Refer to 104.10.03</w:t>
      </w:r>
      <w:r w:rsidR="004B6E0D">
        <w:t>.</w:t>
      </w:r>
    </w:p>
    <w:p w14:paraId="742AC3B8" w14:textId="77777777" w:rsidR="006D0540" w:rsidRPr="006D0540" w:rsidRDefault="006D0540" w:rsidP="00DE4215">
      <w:pPr>
        <w:pStyle w:val="ListParagraph"/>
        <w:ind w:left="0"/>
        <w:rPr>
          <w:b/>
        </w:rPr>
      </w:pPr>
    </w:p>
    <w:p w14:paraId="6BD1EBDE" w14:textId="27CE0B1E" w:rsidR="00E02665" w:rsidRPr="00880706" w:rsidRDefault="00087B61" w:rsidP="00675D86">
      <w:pPr>
        <w:pStyle w:val="ListParagraph"/>
        <w:ind w:left="0"/>
        <w:jc w:val="both"/>
        <w:rPr>
          <w:b/>
        </w:rPr>
      </w:pPr>
      <w:r>
        <w:rPr>
          <w:b/>
        </w:rPr>
        <w:t>104.32.03.0</w:t>
      </w:r>
      <w:r w:rsidR="00F92CA8">
        <w:rPr>
          <w:b/>
        </w:rPr>
        <w:t>9</w:t>
      </w:r>
      <w:r w:rsidR="00C80D08">
        <w:rPr>
          <w:b/>
        </w:rPr>
        <w:t> </w:t>
      </w:r>
      <w:r w:rsidR="00E02665" w:rsidRPr="00880706">
        <w:rPr>
          <w:b/>
        </w:rPr>
        <w:t>D</w:t>
      </w:r>
      <w:r w:rsidR="00B8536A" w:rsidRPr="00880706">
        <w:rPr>
          <w:b/>
        </w:rPr>
        <w:t>rums for Maintenance of Traffic</w:t>
      </w:r>
      <w:r w:rsidR="00E02665" w:rsidRPr="00880706">
        <w:rPr>
          <w:b/>
        </w:rPr>
        <w:t>.</w:t>
      </w:r>
      <w:r w:rsidR="00E02665">
        <w:t xml:space="preserve">  Refer to 104.12.03.</w:t>
      </w:r>
    </w:p>
    <w:p w14:paraId="6F528EB8" w14:textId="77777777" w:rsidR="00E02665" w:rsidRPr="00E02665" w:rsidRDefault="00E02665" w:rsidP="00675D86">
      <w:pPr>
        <w:pStyle w:val="ListParagraph"/>
        <w:ind w:left="0"/>
        <w:rPr>
          <w:b/>
        </w:rPr>
      </w:pPr>
    </w:p>
    <w:p w14:paraId="4D3A1869" w14:textId="268D42FC" w:rsidR="004A06EE" w:rsidRPr="00880706" w:rsidRDefault="00087B61" w:rsidP="00675D86">
      <w:pPr>
        <w:pStyle w:val="ListParagraph"/>
        <w:ind w:left="0"/>
        <w:jc w:val="both"/>
        <w:rPr>
          <w:b/>
        </w:rPr>
      </w:pPr>
      <w:r>
        <w:rPr>
          <w:b/>
        </w:rPr>
        <w:t>104.32.03.</w:t>
      </w:r>
      <w:r w:rsidR="00F92CA8">
        <w:rPr>
          <w:b/>
        </w:rPr>
        <w:t>10</w:t>
      </w:r>
      <w:r w:rsidR="00C80D08">
        <w:rPr>
          <w:b/>
        </w:rPr>
        <w:t> </w:t>
      </w:r>
      <w:r w:rsidR="004A06EE" w:rsidRPr="00880706">
        <w:rPr>
          <w:b/>
        </w:rPr>
        <w:t xml:space="preserve">Cones for Maintenance of Traffic.  </w:t>
      </w:r>
      <w:r w:rsidR="004A06EE">
        <w:t>Refer to 104.14.03.</w:t>
      </w:r>
    </w:p>
    <w:p w14:paraId="48C75FD1" w14:textId="77777777" w:rsidR="00A80295" w:rsidRDefault="00A80295" w:rsidP="00675D86">
      <w:pPr>
        <w:pStyle w:val="ListParagraph"/>
        <w:ind w:left="0"/>
        <w:rPr>
          <w:b/>
        </w:rPr>
      </w:pPr>
    </w:p>
    <w:p w14:paraId="0251EF4F" w14:textId="144F8329" w:rsidR="00087B61" w:rsidRDefault="00087B61" w:rsidP="00675D86">
      <w:pPr>
        <w:pStyle w:val="ListParagraph"/>
        <w:ind w:left="0"/>
        <w:jc w:val="both"/>
      </w:pPr>
      <w:r>
        <w:rPr>
          <w:b/>
        </w:rPr>
        <w:t>104.32.03.</w:t>
      </w:r>
      <w:r w:rsidR="00F92CA8">
        <w:rPr>
          <w:b/>
        </w:rPr>
        <w:t>11</w:t>
      </w:r>
      <w:r w:rsidR="00C80D08">
        <w:rPr>
          <w:b/>
        </w:rPr>
        <w:t> </w:t>
      </w:r>
      <w:r>
        <w:rPr>
          <w:b/>
        </w:rPr>
        <w:t xml:space="preserve">Workers Present Trailer.  </w:t>
      </w:r>
      <w:r w:rsidRPr="00B0466D">
        <w:t xml:space="preserve">Refer to </w:t>
      </w:r>
      <w:r w:rsidRPr="0062332A">
        <w:t>104.</w:t>
      </w:r>
      <w:r>
        <w:t>24</w:t>
      </w:r>
      <w:r w:rsidRPr="00ED68CE">
        <w:t>.</w:t>
      </w:r>
      <w:r>
        <w:t>03.</w:t>
      </w:r>
    </w:p>
    <w:p w14:paraId="2F874A9D" w14:textId="77777777" w:rsidR="004C5025" w:rsidRPr="001A4904" w:rsidRDefault="004C5025" w:rsidP="00675D86">
      <w:pPr>
        <w:pStyle w:val="ListParagraph"/>
        <w:ind w:left="0"/>
        <w:jc w:val="both"/>
        <w:rPr>
          <w:bCs/>
        </w:rPr>
      </w:pPr>
    </w:p>
    <w:p w14:paraId="51A17F62" w14:textId="268FF258" w:rsidR="00087B61" w:rsidRDefault="00087B61" w:rsidP="00675D86">
      <w:pPr>
        <w:jc w:val="both"/>
      </w:pPr>
      <w:r w:rsidRPr="00210B7E">
        <w:t>Provide</w:t>
      </w:r>
      <w:r>
        <w:t xml:space="preserve"> a </w:t>
      </w:r>
      <w:proofErr w:type="gramStart"/>
      <w:r>
        <w:t>workers</w:t>
      </w:r>
      <w:proofErr w:type="gramEnd"/>
      <w:r>
        <w:t xml:space="preserve"> present trailer(s) (</w:t>
      </w:r>
      <w:r w:rsidRPr="00FF159F">
        <w:t xml:space="preserve">furnish, install, </w:t>
      </w:r>
      <w:r>
        <w:t xml:space="preserve">maintain, </w:t>
      </w:r>
      <w:r w:rsidRPr="00FF159F">
        <w:t>relocate and remove)</w:t>
      </w:r>
      <w:r>
        <w:t xml:space="preserve"> as shown on the plans and/or as directed by the ASE program representative.</w:t>
      </w:r>
      <w:r w:rsidRPr="00FF159F">
        <w:t xml:space="preserve">  </w:t>
      </w:r>
      <w:r>
        <w:t xml:space="preserve">Construct a level area adjacent to the shoulder for placement of the workers present trailer(s) as needed.  Periodically inspect the workers present trailer(s) and </w:t>
      </w:r>
      <w:proofErr w:type="gramStart"/>
      <w:r>
        <w:t>make adjustments</w:t>
      </w:r>
      <w:proofErr w:type="gramEnd"/>
      <w:r>
        <w:t xml:space="preserve"> as needed to ensure proper function.</w:t>
      </w:r>
      <w:r w:rsidR="00073792">
        <w:t xml:space="preserve"> </w:t>
      </w:r>
      <w:r>
        <w:t xml:space="preserve"> Relocate and/or install </w:t>
      </w:r>
      <w:r w:rsidR="003907BF">
        <w:t xml:space="preserve">additional </w:t>
      </w:r>
      <w:r>
        <w:t>workers present trailer(s) as needed throughout construction.</w:t>
      </w:r>
      <w:r w:rsidR="005F5E91">
        <w:t xml:space="preserve">  </w:t>
      </w:r>
      <w:r w:rsidR="0097190D" w:rsidRPr="0097190D">
        <w:t>Activate the flashing lights on the workers present trailer(s) when workers are present in the work zone.  Deactivate the flashing lights on the workers present trailer(s) when workers are not present in the work zone.</w:t>
      </w:r>
    </w:p>
    <w:p w14:paraId="42739741" w14:textId="77777777" w:rsidR="00C83D6B" w:rsidRDefault="00C83D6B" w:rsidP="00675D86">
      <w:pPr>
        <w:tabs>
          <w:tab w:val="left" w:pos="-90"/>
          <w:tab w:val="left" w:pos="0"/>
          <w:tab w:val="left" w:pos="907"/>
          <w:tab w:val="left" w:pos="1267"/>
          <w:tab w:val="left" w:pos="1627"/>
          <w:tab w:val="left" w:pos="1987"/>
        </w:tabs>
        <w:jc w:val="both"/>
        <w:rPr>
          <w:b/>
        </w:rPr>
      </w:pPr>
    </w:p>
    <w:p w14:paraId="01C0FE13" w14:textId="4967658E" w:rsidR="008D5A59" w:rsidRDefault="009E42F8" w:rsidP="00675D86">
      <w:pPr>
        <w:tabs>
          <w:tab w:val="left" w:pos="-90"/>
          <w:tab w:val="left" w:pos="0"/>
          <w:tab w:val="left" w:pos="907"/>
          <w:tab w:val="left" w:pos="1267"/>
          <w:tab w:val="left" w:pos="1627"/>
          <w:tab w:val="left" w:pos="1987"/>
        </w:tabs>
        <w:jc w:val="both"/>
      </w:pPr>
      <w:r w:rsidRPr="00885AF3">
        <w:rPr>
          <w:b/>
        </w:rPr>
        <w:t>104.</w:t>
      </w:r>
      <w:r w:rsidR="006D322F">
        <w:rPr>
          <w:b/>
        </w:rPr>
        <w:t>32</w:t>
      </w:r>
      <w:r w:rsidR="007D284F" w:rsidRPr="00885AF3">
        <w:rPr>
          <w:b/>
        </w:rPr>
        <w:t>.04</w:t>
      </w:r>
      <w:r w:rsidR="00D051A3">
        <w:rPr>
          <w:b/>
        </w:rPr>
        <w:t> </w:t>
      </w:r>
      <w:r w:rsidR="007D284F" w:rsidRPr="00885AF3">
        <w:rPr>
          <w:b/>
        </w:rPr>
        <w:t xml:space="preserve">MEASUREMENT </w:t>
      </w:r>
      <w:smartTag w:uri="urn:schemas-microsoft-com:office:smarttags" w:element="stockticker">
        <w:r w:rsidR="007D284F" w:rsidRPr="00885AF3">
          <w:rPr>
            <w:b/>
          </w:rPr>
          <w:t>AND</w:t>
        </w:r>
      </w:smartTag>
      <w:r w:rsidR="007D284F" w:rsidRPr="00885AF3">
        <w:rPr>
          <w:b/>
        </w:rPr>
        <w:t xml:space="preserve"> PAYMENT</w:t>
      </w:r>
    </w:p>
    <w:p w14:paraId="2F634E7C" w14:textId="0FC6B035" w:rsidR="00E53CCA" w:rsidRDefault="00E53CCA" w:rsidP="00675D86">
      <w:pPr>
        <w:tabs>
          <w:tab w:val="left" w:pos="-90"/>
          <w:tab w:val="left" w:pos="0"/>
          <w:tab w:val="left" w:pos="907"/>
          <w:tab w:val="left" w:pos="1267"/>
          <w:tab w:val="left" w:pos="1627"/>
          <w:tab w:val="left" w:pos="1987"/>
        </w:tabs>
        <w:jc w:val="both"/>
      </w:pPr>
    </w:p>
    <w:p w14:paraId="5462ADD4" w14:textId="691BCC4D" w:rsidR="00E53CCA" w:rsidRDefault="00E53CCA" w:rsidP="00675D86">
      <w:pPr>
        <w:tabs>
          <w:tab w:val="left" w:pos="-90"/>
          <w:tab w:val="left" w:pos="0"/>
          <w:tab w:val="left" w:pos="907"/>
          <w:tab w:val="left" w:pos="1267"/>
          <w:tab w:val="left" w:pos="1627"/>
          <w:tab w:val="left" w:pos="1987"/>
        </w:tabs>
        <w:jc w:val="both"/>
      </w:pPr>
      <w:r w:rsidRPr="00F00368">
        <w:t xml:space="preserve">The payment will be full compensation for all material, labor, equipment, tools, and incidentals necessary to complete the work including relocating, turning, completely covering and uncovering or removing and resetting, </w:t>
      </w:r>
      <w:r>
        <w:t>maintaining</w:t>
      </w:r>
      <w:r w:rsidRPr="00F00368">
        <w:t xml:space="preserve"> in like new condition, and cleaning existing and temporary traffic signs and other traffic control devices related to the operation of the Automated Speed Enforcement</w:t>
      </w:r>
      <w:r>
        <w:t xml:space="preserve">. </w:t>
      </w:r>
    </w:p>
    <w:p w14:paraId="6A798F3F" w14:textId="54794598" w:rsidR="00E53CCA" w:rsidRDefault="00E53CCA" w:rsidP="00675D86">
      <w:pPr>
        <w:tabs>
          <w:tab w:val="left" w:pos="-90"/>
          <w:tab w:val="left" w:pos="0"/>
          <w:tab w:val="left" w:pos="907"/>
          <w:tab w:val="left" w:pos="1267"/>
          <w:tab w:val="left" w:pos="1627"/>
          <w:tab w:val="left" w:pos="1987"/>
        </w:tabs>
        <w:jc w:val="both"/>
      </w:pPr>
    </w:p>
    <w:p w14:paraId="163FC46F" w14:textId="77777777" w:rsidR="00E53CCA" w:rsidRDefault="00E53CCA" w:rsidP="00DE421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F00368">
        <w:t xml:space="preserve">The pay item will include the following items unless otherwise specified. </w:t>
      </w:r>
    </w:p>
    <w:p w14:paraId="77DD0A9D" w14:textId="77777777" w:rsidR="00831B1E" w:rsidRDefault="00831B1E" w:rsidP="00675D86">
      <w:pPr>
        <w:pStyle w:val="ListParagraph"/>
        <w:tabs>
          <w:tab w:val="left" w:pos="-90"/>
          <w:tab w:val="left" w:pos="0"/>
          <w:tab w:val="left" w:pos="907"/>
          <w:tab w:val="left" w:pos="1267"/>
          <w:tab w:val="left" w:pos="1627"/>
          <w:tab w:val="left" w:pos="1987"/>
        </w:tabs>
        <w:ind w:hanging="720"/>
        <w:jc w:val="both"/>
      </w:pPr>
    </w:p>
    <w:p w14:paraId="75ED1AC6" w14:textId="790768E2" w:rsidR="00E9372C" w:rsidRPr="007058E2" w:rsidRDefault="00E9372C" w:rsidP="00675D86">
      <w:pPr>
        <w:tabs>
          <w:tab w:val="left" w:pos="-90"/>
          <w:tab w:val="left" w:pos="0"/>
          <w:tab w:val="left" w:pos="907"/>
          <w:tab w:val="left" w:pos="1267"/>
          <w:tab w:val="left" w:pos="1627"/>
          <w:tab w:val="left" w:pos="1987"/>
        </w:tabs>
        <w:jc w:val="both"/>
        <w:rPr>
          <w:szCs w:val="24"/>
        </w:rPr>
      </w:pPr>
      <w:r>
        <w:rPr>
          <w:b/>
          <w:szCs w:val="24"/>
        </w:rPr>
        <w:t>104.32.04.01</w:t>
      </w:r>
      <w:r w:rsidR="00B662FB">
        <w:rPr>
          <w:szCs w:val="24"/>
        </w:rPr>
        <w:t> </w:t>
      </w:r>
      <w:r w:rsidR="007058E2">
        <w:rPr>
          <w:szCs w:val="24"/>
        </w:rPr>
        <w:t xml:space="preserve">Maintenance of Traffic for Automated Speed Enforcement will not be measured but will be paid for at the Contract lump sum price. </w:t>
      </w:r>
      <w:r w:rsidR="00073792">
        <w:rPr>
          <w:szCs w:val="24"/>
        </w:rPr>
        <w:t xml:space="preserve"> </w:t>
      </w:r>
      <w:r w:rsidR="007058E2">
        <w:rPr>
          <w:szCs w:val="24"/>
        </w:rPr>
        <w:t xml:space="preserve">The payment will be full compensation for relocating, turning, completely covering and uncovering or removing and resetting, maintain in like new condition, and cleaning existing and temporary traffic signs and other traffic control devices related to the operation of the Automated Speed Enforcement. </w:t>
      </w:r>
      <w:r w:rsidR="00073792">
        <w:rPr>
          <w:szCs w:val="24"/>
        </w:rPr>
        <w:t xml:space="preserve"> </w:t>
      </w:r>
      <w:r w:rsidR="007058E2">
        <w:rPr>
          <w:szCs w:val="24"/>
        </w:rPr>
        <w:t xml:space="preserve">Included is the treatment of any other traffic control device not included in these Specifications but necessary for the fulfillment of the Contract requirements, and for all material, labor, equipment, tools and incidentals necessary to complete the work. </w:t>
      </w:r>
      <w:r w:rsidR="00073792">
        <w:rPr>
          <w:szCs w:val="24"/>
        </w:rPr>
        <w:t xml:space="preserve"> </w:t>
      </w:r>
      <w:r w:rsidR="007058E2">
        <w:rPr>
          <w:szCs w:val="24"/>
        </w:rPr>
        <w:t xml:space="preserve">Payment of the Contract lump sum price will be </w:t>
      </w:r>
      <w:r w:rsidR="007058E2">
        <w:rPr>
          <w:szCs w:val="24"/>
        </w:rPr>
        <w:lastRenderedPageBreak/>
        <w:t xml:space="preserve">prorated and paid in equal amounts on each monthly estimate. </w:t>
      </w:r>
      <w:r w:rsidR="00073792">
        <w:rPr>
          <w:szCs w:val="24"/>
        </w:rPr>
        <w:t xml:space="preserve"> </w:t>
      </w:r>
      <w:r w:rsidR="007058E2">
        <w:rPr>
          <w:szCs w:val="24"/>
        </w:rPr>
        <w:t>The number of months used for prorating will be the number estimated to complete the work.</w:t>
      </w:r>
    </w:p>
    <w:p w14:paraId="242913F2" w14:textId="77777777" w:rsidR="00E9372C" w:rsidRDefault="00E9372C" w:rsidP="00675D86">
      <w:pPr>
        <w:tabs>
          <w:tab w:val="left" w:pos="-90"/>
          <w:tab w:val="left" w:pos="0"/>
          <w:tab w:val="left" w:pos="907"/>
          <w:tab w:val="left" w:pos="1267"/>
          <w:tab w:val="left" w:pos="1627"/>
          <w:tab w:val="left" w:pos="1987"/>
        </w:tabs>
        <w:jc w:val="both"/>
        <w:rPr>
          <w:b/>
          <w:szCs w:val="24"/>
        </w:rPr>
      </w:pPr>
    </w:p>
    <w:p w14:paraId="56EEE1B0" w14:textId="5A1CF1C9" w:rsidR="000C3AAC" w:rsidRDefault="00B600EB" w:rsidP="00675D86">
      <w:pPr>
        <w:tabs>
          <w:tab w:val="left" w:pos="-90"/>
          <w:tab w:val="left" w:pos="0"/>
          <w:tab w:val="left" w:pos="907"/>
          <w:tab w:val="left" w:pos="1267"/>
          <w:tab w:val="left" w:pos="1627"/>
          <w:tab w:val="left" w:pos="1987"/>
        </w:tabs>
        <w:jc w:val="both"/>
      </w:pPr>
      <w:r w:rsidRPr="0054366B">
        <w:rPr>
          <w:b/>
          <w:szCs w:val="24"/>
        </w:rPr>
        <w:t>104.</w:t>
      </w:r>
      <w:r w:rsidR="006D322F">
        <w:rPr>
          <w:b/>
          <w:szCs w:val="24"/>
        </w:rPr>
        <w:t>32</w:t>
      </w:r>
      <w:r w:rsidRPr="0054366B">
        <w:rPr>
          <w:b/>
          <w:szCs w:val="24"/>
        </w:rPr>
        <w:t>.04</w:t>
      </w:r>
      <w:r>
        <w:rPr>
          <w:b/>
          <w:szCs w:val="24"/>
        </w:rPr>
        <w:t>.</w:t>
      </w:r>
      <w:r w:rsidR="00E9372C">
        <w:rPr>
          <w:b/>
          <w:szCs w:val="24"/>
        </w:rPr>
        <w:t>02</w:t>
      </w:r>
      <w:r w:rsidR="00B662FB">
        <w:rPr>
          <w:b/>
          <w:szCs w:val="24"/>
        </w:rPr>
        <w:t> </w:t>
      </w:r>
      <w:r w:rsidR="000C3AAC">
        <w:t>Temporary Concrete Traffic Barrier</w:t>
      </w:r>
      <w:r w:rsidR="00847C5D">
        <w:t xml:space="preserve"> </w:t>
      </w:r>
      <w:r w:rsidR="000C3AAC">
        <w:t xml:space="preserve">and Reset Temporary Concrete Traffic Barrier shall be measured and paid for </w:t>
      </w:r>
      <w:r w:rsidRPr="00DA3128">
        <w:t xml:space="preserve">as specified in </w:t>
      </w:r>
      <w:r w:rsidR="000C3AAC">
        <w:t xml:space="preserve">104.04.04.  Reflective Barrier Markers and Vertical Panels shall be measured and paid for </w:t>
      </w:r>
      <w:r w:rsidRPr="00DA3128">
        <w:t xml:space="preserve">as specified in </w:t>
      </w:r>
      <w:r w:rsidR="000C3AAC">
        <w:t>104.04.04.</w:t>
      </w:r>
    </w:p>
    <w:p w14:paraId="2554EE50" w14:textId="77777777" w:rsidR="000C3AAC" w:rsidRDefault="000C3AAC" w:rsidP="00675D86">
      <w:pPr>
        <w:pStyle w:val="ListParagraph"/>
        <w:tabs>
          <w:tab w:val="left" w:pos="-90"/>
          <w:tab w:val="left" w:pos="0"/>
          <w:tab w:val="left" w:pos="907"/>
          <w:tab w:val="left" w:pos="1267"/>
          <w:tab w:val="left" w:pos="1627"/>
          <w:tab w:val="left" w:pos="1987"/>
        </w:tabs>
        <w:ind w:hanging="720"/>
        <w:jc w:val="both"/>
      </w:pPr>
    </w:p>
    <w:p w14:paraId="46473094" w14:textId="237495E5" w:rsidR="008B23C7" w:rsidRPr="00DA3128"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03</w:t>
      </w:r>
      <w:r w:rsidR="00B662FB">
        <w:rPr>
          <w:b/>
          <w:szCs w:val="24"/>
        </w:rPr>
        <w:t> </w:t>
      </w:r>
      <w:r w:rsidR="00AD3365" w:rsidRPr="00DA3128">
        <w:t>T</w:t>
      </w:r>
      <w:r w:rsidR="00A06AD6">
        <w:t>emporary Traffic S</w:t>
      </w:r>
      <w:r w:rsidR="008B23C7" w:rsidRPr="00DA3128">
        <w:t>igns</w:t>
      </w:r>
      <w:r w:rsidR="00A06AD6">
        <w:t xml:space="preserve"> </w:t>
      </w:r>
      <w:r w:rsidR="008B23C7" w:rsidRPr="00DA3128">
        <w:t>will be measured and paid for as specified in 104.08.04.</w:t>
      </w:r>
    </w:p>
    <w:p w14:paraId="341F7C7A" w14:textId="77777777" w:rsidR="00DA3128" w:rsidRPr="00DA3128" w:rsidRDefault="00DA3128" w:rsidP="00675D86">
      <w:pPr>
        <w:pStyle w:val="ListParagraph"/>
        <w:tabs>
          <w:tab w:val="left" w:pos="-90"/>
          <w:tab w:val="left" w:pos="0"/>
          <w:tab w:val="left" w:pos="907"/>
          <w:tab w:val="left" w:pos="1267"/>
          <w:tab w:val="left" w:pos="1627"/>
          <w:tab w:val="left" w:pos="1987"/>
        </w:tabs>
        <w:ind w:hanging="540"/>
        <w:jc w:val="both"/>
      </w:pPr>
    </w:p>
    <w:p w14:paraId="36F71E93" w14:textId="5FFBE496" w:rsidR="00A80295" w:rsidRDefault="008B23C7" w:rsidP="00675D86">
      <w:pPr>
        <w:tabs>
          <w:tab w:val="left" w:pos="-90"/>
          <w:tab w:val="left" w:pos="0"/>
          <w:tab w:val="left" w:pos="907"/>
          <w:tab w:val="left" w:pos="1627"/>
          <w:tab w:val="left" w:pos="1987"/>
        </w:tabs>
        <w:jc w:val="both"/>
      </w:pPr>
      <w:r w:rsidRPr="00DA3128">
        <w:t xml:space="preserve">When ASE advance warning and speed limit signs are furnished by the Administration or by the Administration’s ASE </w:t>
      </w:r>
      <w:r w:rsidR="00871AB6">
        <w:t>C</w:t>
      </w:r>
      <w:r w:rsidR="00871AB6" w:rsidRPr="00DA3128">
        <w:t>ontractor</w:t>
      </w:r>
      <w:r w:rsidRPr="00DA3128">
        <w:t xml:space="preserve">, </w:t>
      </w:r>
      <w:r w:rsidR="00831B1E">
        <w:t>the Contractor will be responsible for</w:t>
      </w:r>
      <w:r w:rsidRPr="00DA3128">
        <w:t xml:space="preserve"> set-up, take down and relocation of these signs. </w:t>
      </w:r>
      <w:r w:rsidR="00A017AE">
        <w:t xml:space="preserve"> </w:t>
      </w:r>
      <w:r w:rsidRPr="00DA3128">
        <w:t xml:space="preserve">Signs shall be placed per the direction of </w:t>
      </w:r>
      <w:r w:rsidR="000B1ED2">
        <w:t>the</w:t>
      </w:r>
      <w:r w:rsidR="000B1ED2" w:rsidRPr="00DA3128">
        <w:t xml:space="preserve"> </w:t>
      </w:r>
      <w:r w:rsidRPr="00DA3128">
        <w:t>ASE</w:t>
      </w:r>
      <w:r w:rsidR="00847C5D">
        <w:t xml:space="preserve"> program</w:t>
      </w:r>
      <w:r w:rsidRPr="00DA3128">
        <w:t xml:space="preserve"> representative and in accordance with the requirements of </w:t>
      </w:r>
      <w:r w:rsidR="00F92FA6">
        <w:t xml:space="preserve">Section </w:t>
      </w:r>
      <w:r w:rsidRPr="00DA3128">
        <w:t xml:space="preserve">104.08. </w:t>
      </w:r>
      <w:r w:rsidR="002642C8">
        <w:t xml:space="preserve"> S</w:t>
      </w:r>
      <w:r w:rsidR="0000314B" w:rsidRPr="00DA3128">
        <w:t>ig</w:t>
      </w:r>
      <w:r w:rsidR="00D50172">
        <w:t>ns</w:t>
      </w:r>
      <w:r w:rsidR="0000314B" w:rsidRPr="00DA3128">
        <w:t xml:space="preserve"> furnished by the Administration</w:t>
      </w:r>
      <w:r w:rsidR="00147294" w:rsidRPr="00DA3128">
        <w:t xml:space="preserve"> or by the Administration’s ASE </w:t>
      </w:r>
      <w:r w:rsidR="00147294">
        <w:t>C</w:t>
      </w:r>
      <w:r w:rsidR="00147294" w:rsidRPr="00DA3128">
        <w:t>ontractor</w:t>
      </w:r>
      <w:r w:rsidR="00147294">
        <w:t xml:space="preserve"> </w:t>
      </w:r>
      <w:r w:rsidR="002642C8">
        <w:t>and provided to the Contractor</w:t>
      </w:r>
      <w:r w:rsidR="0000314B">
        <w:t xml:space="preserve"> will be measured and paid for at the Contract unit price per square foot </w:t>
      </w:r>
      <w:r w:rsidR="00ED317A">
        <w:t xml:space="preserve">as specified in </w:t>
      </w:r>
      <w:r w:rsidR="00ED317A" w:rsidRPr="00DA3128">
        <w:t>104.</w:t>
      </w:r>
      <w:r w:rsidR="00AA1990">
        <w:t>0</w:t>
      </w:r>
      <w:r w:rsidR="00ED317A" w:rsidRPr="00DA3128">
        <w:t>8</w:t>
      </w:r>
      <w:r w:rsidR="0000314B">
        <w:t>.</w:t>
      </w:r>
      <w:r w:rsidR="00AA1990">
        <w:t xml:space="preserve">04.  </w:t>
      </w:r>
      <w:r w:rsidR="0000314B">
        <w:t>The payment will be full compensation for furnishing the supports, installation, relocation, maintenance, cleaning, removal, and for all material, labor, equipment, tools, and incidentals necessary to complete the work.</w:t>
      </w:r>
    </w:p>
    <w:p w14:paraId="415CC777" w14:textId="77777777" w:rsidR="00DA3128" w:rsidRPr="00DA3128" w:rsidRDefault="00DA3128" w:rsidP="00675D86">
      <w:pPr>
        <w:tabs>
          <w:tab w:val="left" w:pos="907"/>
          <w:tab w:val="left" w:pos="1267"/>
          <w:tab w:val="left" w:pos="1627"/>
          <w:tab w:val="left" w:pos="1987"/>
        </w:tabs>
        <w:ind w:left="720" w:hanging="720"/>
        <w:jc w:val="both"/>
      </w:pPr>
    </w:p>
    <w:p w14:paraId="1F5D06CF" w14:textId="7626C449" w:rsidR="0072106D"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04</w:t>
      </w:r>
      <w:r w:rsidR="00B662FB">
        <w:rPr>
          <w:b/>
          <w:szCs w:val="24"/>
        </w:rPr>
        <w:t> </w:t>
      </w:r>
      <w:r w:rsidR="0072106D">
        <w:t xml:space="preserve">Temporary Traffic Barrier End </w:t>
      </w:r>
      <w:r w:rsidR="00CE32FE">
        <w:t>Treatments,</w:t>
      </w:r>
      <w:r w:rsidR="0072106D">
        <w:t xml:space="preserve"> Remove and Reset Temporary Traffic Barrier End Treatments and Repairing Temporary Traffic Barrier End Treatments will be measured and paid for </w:t>
      </w:r>
      <w:r w:rsidR="00F775DF">
        <w:t>as specified</w:t>
      </w:r>
      <w:r w:rsidR="00E70BC5">
        <w:t xml:space="preserve"> in</w:t>
      </w:r>
      <w:r w:rsidR="0072106D">
        <w:t xml:space="preserve"> 104.09.04.</w:t>
      </w:r>
    </w:p>
    <w:p w14:paraId="4EDB003A" w14:textId="77777777" w:rsidR="0072106D" w:rsidRDefault="0072106D" w:rsidP="00675D86">
      <w:pPr>
        <w:pStyle w:val="ListParagraph"/>
        <w:tabs>
          <w:tab w:val="left" w:pos="-90"/>
          <w:tab w:val="left" w:pos="0"/>
          <w:tab w:val="left" w:pos="907"/>
          <w:tab w:val="left" w:pos="1267"/>
          <w:tab w:val="left" w:pos="1627"/>
          <w:tab w:val="left" w:pos="1987"/>
        </w:tabs>
        <w:ind w:hanging="720"/>
        <w:jc w:val="both"/>
      </w:pPr>
    </w:p>
    <w:p w14:paraId="42A4806B" w14:textId="48452446" w:rsidR="0072106D"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05</w:t>
      </w:r>
      <w:r w:rsidR="00B662FB">
        <w:rPr>
          <w:b/>
          <w:szCs w:val="24"/>
        </w:rPr>
        <w:t> </w:t>
      </w:r>
      <w:r w:rsidR="0072106D">
        <w:t xml:space="preserve">Temporary Crash Cushion Sand Filled Plastic Barrels shall be measured and paid for </w:t>
      </w:r>
      <w:r w:rsidRPr="00DA3128">
        <w:t xml:space="preserve">as specified in </w:t>
      </w:r>
      <w:r w:rsidR="0072106D">
        <w:t>104.10.04.</w:t>
      </w:r>
    </w:p>
    <w:p w14:paraId="3BDF706C" w14:textId="77777777" w:rsidR="0072106D" w:rsidRDefault="0072106D" w:rsidP="00DE4215">
      <w:pPr>
        <w:pStyle w:val="ListParagraph"/>
        <w:ind w:hanging="720"/>
      </w:pPr>
    </w:p>
    <w:p w14:paraId="05E8BA20" w14:textId="1F8D5FBB" w:rsidR="0072106D"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06</w:t>
      </w:r>
      <w:r w:rsidR="00B662FB">
        <w:rPr>
          <w:b/>
          <w:szCs w:val="24"/>
        </w:rPr>
        <w:t> </w:t>
      </w:r>
      <w:r w:rsidR="0072106D">
        <w:t xml:space="preserve">Drums for Maintenance of Traffic shall be measured and paid for </w:t>
      </w:r>
      <w:r w:rsidRPr="00DA3128">
        <w:t>as specified in</w:t>
      </w:r>
      <w:r w:rsidR="0072106D">
        <w:t xml:space="preserve"> 104.12.04</w:t>
      </w:r>
      <w:r w:rsidR="004A06EE">
        <w:t>.</w:t>
      </w:r>
    </w:p>
    <w:p w14:paraId="4C391DC3" w14:textId="77777777" w:rsidR="0072106D" w:rsidRDefault="0072106D" w:rsidP="00DE4215">
      <w:pPr>
        <w:pStyle w:val="ListParagraph"/>
        <w:ind w:hanging="720"/>
      </w:pPr>
    </w:p>
    <w:p w14:paraId="4637AE43" w14:textId="0D9E5BA8" w:rsidR="004A06EE"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07</w:t>
      </w:r>
      <w:r w:rsidR="00B662FB">
        <w:rPr>
          <w:b/>
          <w:szCs w:val="24"/>
        </w:rPr>
        <w:t> </w:t>
      </w:r>
      <w:r w:rsidR="004A06EE">
        <w:t xml:space="preserve">Cones for Maintenance of Traffic shall be measured and paid for </w:t>
      </w:r>
      <w:r w:rsidRPr="00DA3128">
        <w:t xml:space="preserve">as specified in </w:t>
      </w:r>
      <w:r w:rsidR="004A06EE">
        <w:t>104.14.04.</w:t>
      </w:r>
    </w:p>
    <w:p w14:paraId="612513CF" w14:textId="7DDF3FB2" w:rsidR="00A52700" w:rsidRDefault="00A52700" w:rsidP="00675D86">
      <w:pPr>
        <w:tabs>
          <w:tab w:val="left" w:pos="-90"/>
          <w:tab w:val="left" w:pos="0"/>
          <w:tab w:val="left" w:pos="907"/>
          <w:tab w:val="left" w:pos="1267"/>
          <w:tab w:val="left" w:pos="1627"/>
          <w:tab w:val="left" w:pos="1987"/>
        </w:tabs>
        <w:jc w:val="both"/>
      </w:pPr>
    </w:p>
    <w:p w14:paraId="582F03AE" w14:textId="0F2F03E4" w:rsidR="0013675C"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08</w:t>
      </w:r>
      <w:r w:rsidR="00B662FB">
        <w:rPr>
          <w:b/>
          <w:szCs w:val="24"/>
        </w:rPr>
        <w:t> </w:t>
      </w:r>
      <w:r w:rsidR="008F746D" w:rsidRPr="008F746D">
        <w:rPr>
          <w:bCs/>
          <w:szCs w:val="24"/>
        </w:rPr>
        <w:t xml:space="preserve">If requested, </w:t>
      </w:r>
      <w:r w:rsidR="00FC32BF">
        <w:rPr>
          <w:bCs/>
          <w:szCs w:val="24"/>
        </w:rPr>
        <w:t xml:space="preserve">the Protection Vehicle shall </w:t>
      </w:r>
      <w:r w:rsidR="00FC32BF">
        <w:t xml:space="preserve">be measured and paid for </w:t>
      </w:r>
      <w:r w:rsidR="00FC32BF" w:rsidRPr="00DA3128">
        <w:t xml:space="preserve">as specified in </w:t>
      </w:r>
      <w:r w:rsidR="00FC32BF">
        <w:t>104.23.04.</w:t>
      </w:r>
    </w:p>
    <w:p w14:paraId="4477AF4C" w14:textId="77777777" w:rsidR="00ED6DAE" w:rsidRDefault="00ED6DAE" w:rsidP="00675D86">
      <w:pPr>
        <w:tabs>
          <w:tab w:val="left" w:pos="-90"/>
          <w:tab w:val="left" w:pos="0"/>
          <w:tab w:val="left" w:pos="907"/>
          <w:tab w:val="left" w:pos="1267"/>
          <w:tab w:val="left" w:pos="1627"/>
          <w:tab w:val="left" w:pos="1987"/>
        </w:tabs>
        <w:jc w:val="both"/>
      </w:pPr>
    </w:p>
    <w:p w14:paraId="5BEE0D43" w14:textId="19B4FCB9" w:rsidR="00A52700" w:rsidRDefault="00B600EB" w:rsidP="00675D86">
      <w:pPr>
        <w:tabs>
          <w:tab w:val="left" w:pos="-90"/>
          <w:tab w:val="left" w:pos="0"/>
          <w:tab w:val="left" w:pos="907"/>
          <w:tab w:val="left" w:pos="1267"/>
          <w:tab w:val="left" w:pos="1627"/>
          <w:tab w:val="left" w:pos="1987"/>
        </w:tabs>
        <w:jc w:val="both"/>
      </w:pPr>
      <w:r w:rsidRPr="0054366B">
        <w:rPr>
          <w:b/>
          <w:szCs w:val="24"/>
        </w:rPr>
        <w:t>104.</w:t>
      </w:r>
      <w:r w:rsidR="004A1713">
        <w:rPr>
          <w:b/>
          <w:szCs w:val="24"/>
        </w:rPr>
        <w:t>32</w:t>
      </w:r>
      <w:r w:rsidRPr="0054366B">
        <w:rPr>
          <w:b/>
          <w:szCs w:val="24"/>
        </w:rPr>
        <w:t>.04</w:t>
      </w:r>
      <w:r>
        <w:rPr>
          <w:b/>
          <w:szCs w:val="24"/>
        </w:rPr>
        <w:t>.</w:t>
      </w:r>
      <w:r w:rsidR="00E9372C">
        <w:rPr>
          <w:b/>
          <w:szCs w:val="24"/>
        </w:rPr>
        <w:t>0</w:t>
      </w:r>
      <w:r w:rsidR="00352BBF">
        <w:rPr>
          <w:b/>
          <w:szCs w:val="24"/>
        </w:rPr>
        <w:t>9</w:t>
      </w:r>
      <w:r w:rsidR="00B662FB">
        <w:rPr>
          <w:b/>
          <w:szCs w:val="24"/>
        </w:rPr>
        <w:t> </w:t>
      </w:r>
      <w:r w:rsidR="00AD3365" w:rsidRPr="00DA3128">
        <w:t xml:space="preserve">Speed </w:t>
      </w:r>
      <w:r w:rsidR="00C973DC">
        <w:t>D</w:t>
      </w:r>
      <w:r w:rsidR="00AD3365" w:rsidRPr="00DA3128">
        <w:t xml:space="preserve">isplay </w:t>
      </w:r>
      <w:r w:rsidR="00C973DC">
        <w:t>T</w:t>
      </w:r>
      <w:r w:rsidR="00AD3365" w:rsidRPr="00DA3128">
        <w:t>railer</w:t>
      </w:r>
      <w:r w:rsidR="00D65200">
        <w:t xml:space="preserve"> </w:t>
      </w:r>
      <w:r w:rsidR="00AD3365" w:rsidRPr="00DA3128">
        <w:t xml:space="preserve">will be measured and paid for </w:t>
      </w:r>
      <w:r w:rsidRPr="00DA3128">
        <w:t xml:space="preserve">as specified in </w:t>
      </w:r>
      <w:r w:rsidR="00AD3365" w:rsidRPr="00DA3128">
        <w:t>104.28.04.</w:t>
      </w:r>
    </w:p>
    <w:p w14:paraId="7B17F059" w14:textId="606C6DE2" w:rsidR="005D5DD1" w:rsidRDefault="005D5DD1" w:rsidP="00675D86">
      <w:pPr>
        <w:tabs>
          <w:tab w:val="left" w:pos="-90"/>
          <w:tab w:val="left" w:pos="0"/>
          <w:tab w:val="left" w:pos="907"/>
          <w:tab w:val="left" w:pos="1267"/>
          <w:tab w:val="left" w:pos="1627"/>
          <w:tab w:val="left" w:pos="1987"/>
        </w:tabs>
        <w:jc w:val="both"/>
      </w:pPr>
    </w:p>
    <w:p w14:paraId="3AC05224" w14:textId="4F501634" w:rsidR="005D5DD1" w:rsidRDefault="008328A4" w:rsidP="00675D86">
      <w:pPr>
        <w:tabs>
          <w:tab w:val="left" w:pos="-90"/>
          <w:tab w:val="left" w:pos="0"/>
          <w:tab w:val="left" w:pos="907"/>
          <w:tab w:val="left" w:pos="1267"/>
          <w:tab w:val="left" w:pos="1627"/>
          <w:tab w:val="left" w:pos="1987"/>
        </w:tabs>
        <w:jc w:val="both"/>
      </w:pPr>
      <w:r w:rsidRPr="008328A4">
        <w:rPr>
          <w:b/>
          <w:bCs/>
        </w:rPr>
        <w:t>104.32.04.</w:t>
      </w:r>
      <w:r w:rsidR="00352BBF">
        <w:rPr>
          <w:b/>
          <w:bCs/>
        </w:rPr>
        <w:t>10</w:t>
      </w:r>
      <w:r w:rsidR="00B662FB">
        <w:t> </w:t>
      </w:r>
      <w:r w:rsidR="00FC32BF" w:rsidRPr="00FC32BF">
        <w:t xml:space="preserve">Supply of materials for, installation of, and removal of stone construction entrance(s) and pad(s) for ASE </w:t>
      </w:r>
      <w:r w:rsidR="005155C6">
        <w:t>units</w:t>
      </w:r>
      <w:r w:rsidR="00FC32BF" w:rsidRPr="00FC32BF">
        <w:t xml:space="preserve"> </w:t>
      </w:r>
      <w:r w:rsidR="005D5DD1">
        <w:t>will be measure</w:t>
      </w:r>
      <w:r w:rsidR="00FC32BF">
        <w:t>d</w:t>
      </w:r>
      <w:r w:rsidR="005D5DD1">
        <w:t xml:space="preserve"> and paid for as specified in </w:t>
      </w:r>
      <w:r w:rsidR="00ED6DAE">
        <w:t>105</w:t>
      </w:r>
      <w:r w:rsidR="005D5DD1">
        <w:t>.04.</w:t>
      </w:r>
    </w:p>
    <w:p w14:paraId="422E505C" w14:textId="77777777" w:rsidR="00F84CC9" w:rsidRDefault="00F84CC9" w:rsidP="00675D86">
      <w:pPr>
        <w:tabs>
          <w:tab w:val="left" w:pos="-90"/>
          <w:tab w:val="left" w:pos="0"/>
          <w:tab w:val="left" w:pos="907"/>
          <w:tab w:val="left" w:pos="1267"/>
          <w:tab w:val="left" w:pos="1627"/>
          <w:tab w:val="left" w:pos="1987"/>
        </w:tabs>
        <w:jc w:val="both"/>
      </w:pPr>
    </w:p>
    <w:p w14:paraId="66E52020" w14:textId="4E70B04B" w:rsidR="00F84CC9" w:rsidRDefault="00F84CC9" w:rsidP="00675D86">
      <w:pPr>
        <w:tabs>
          <w:tab w:val="left" w:pos="-90"/>
          <w:tab w:val="left" w:pos="0"/>
          <w:tab w:val="left" w:pos="907"/>
          <w:tab w:val="left" w:pos="1267"/>
          <w:tab w:val="left" w:pos="1627"/>
          <w:tab w:val="left" w:pos="1987"/>
        </w:tabs>
        <w:jc w:val="both"/>
      </w:pPr>
      <w:r w:rsidRPr="00B0466D">
        <w:rPr>
          <w:b/>
        </w:rPr>
        <w:t>104.32</w:t>
      </w:r>
      <w:r w:rsidR="00325715" w:rsidRPr="00B0466D">
        <w:rPr>
          <w:b/>
        </w:rPr>
        <w:t>.04</w:t>
      </w:r>
      <w:r w:rsidR="0076222B" w:rsidRPr="00B0466D">
        <w:rPr>
          <w:b/>
        </w:rPr>
        <w:t>.</w:t>
      </w:r>
      <w:r w:rsidR="0076222B" w:rsidRPr="00B0466D">
        <w:rPr>
          <w:b/>
          <w:bCs/>
        </w:rPr>
        <w:t>1</w:t>
      </w:r>
      <w:r w:rsidR="00352BBF">
        <w:rPr>
          <w:b/>
          <w:bCs/>
        </w:rPr>
        <w:t>1</w:t>
      </w:r>
      <w:r w:rsidR="00B662FB">
        <w:t> </w:t>
      </w:r>
      <w:r w:rsidR="0076222B">
        <w:t xml:space="preserve">Workers Present Trailer will be measured and paid for as specified in </w:t>
      </w:r>
      <w:r w:rsidR="0076222B" w:rsidRPr="0062332A">
        <w:t>104.</w:t>
      </w:r>
      <w:r w:rsidR="002E30F9" w:rsidRPr="0062332A">
        <w:t>24</w:t>
      </w:r>
      <w:r w:rsidR="0076222B" w:rsidRPr="0062332A">
        <w:t>.</w:t>
      </w:r>
    </w:p>
    <w:p w14:paraId="567FADE3" w14:textId="77777777" w:rsidR="00EC41F9" w:rsidRDefault="00EC41F9" w:rsidP="00675D86">
      <w:pPr>
        <w:tabs>
          <w:tab w:val="left" w:pos="-90"/>
          <w:tab w:val="left" w:pos="0"/>
          <w:tab w:val="left" w:pos="907"/>
          <w:tab w:val="left" w:pos="1267"/>
          <w:tab w:val="left" w:pos="1627"/>
          <w:tab w:val="left" w:pos="1987"/>
        </w:tabs>
        <w:jc w:val="both"/>
      </w:pPr>
    </w:p>
    <w:sectPr w:rsidR="00EC41F9" w:rsidSect="00563C90">
      <w:headerReference w:type="even" r:id="rId13"/>
      <w:headerReference w:type="default" r:id="rId14"/>
      <w:footerReference w:type="even" r:id="rId15"/>
      <w:footerReference w:type="default" r:id="rId16"/>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BCB6E" w14:textId="77777777" w:rsidR="0011728D" w:rsidRDefault="0011728D">
      <w:r>
        <w:separator/>
      </w:r>
    </w:p>
  </w:endnote>
  <w:endnote w:type="continuationSeparator" w:id="0">
    <w:p w14:paraId="3F525604" w14:textId="77777777" w:rsidR="0011728D" w:rsidRDefault="0011728D">
      <w:r>
        <w:continuationSeparator/>
      </w:r>
    </w:p>
  </w:endnote>
  <w:endnote w:type="continuationNotice" w:id="1">
    <w:p w14:paraId="1B4CC39B" w14:textId="77777777" w:rsidR="0011728D" w:rsidRDefault="00117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0EA5"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74D282AA"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440563901"/>
      <w:placeholder>
        <w:docPart w:val="FA0998A3DC3A4432BC4AFC3A80ADB77B"/>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1A21F744-60E8-48F3-A48A-3A2235EF1166}"/>
      <w:date w:fullDate="2025-02-04T00:00:00Z">
        <w:dateFormat w:val="MM/dd/yyyy"/>
        <w:lid w:val="en-US"/>
        <w:storeMappedDataAs w:val="dateTime"/>
        <w:calendar w:val="gregorian"/>
      </w:date>
    </w:sdtPr>
    <w:sdtEndPr/>
    <w:sdtContent>
      <w:p w14:paraId="4F3897FA" w14:textId="7713966E" w:rsidR="00C37710" w:rsidRPr="00885AF3" w:rsidRDefault="00A303E3" w:rsidP="000A3CB9">
        <w:pPr>
          <w:pStyle w:val="Footer"/>
          <w:jc w:val="right"/>
        </w:pPr>
        <w:r>
          <w:t>02/04/2025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7A2C5" w14:textId="77777777" w:rsidR="0011728D" w:rsidRDefault="0011728D">
      <w:r>
        <w:separator/>
      </w:r>
    </w:p>
  </w:footnote>
  <w:footnote w:type="continuationSeparator" w:id="0">
    <w:p w14:paraId="5F608D73" w14:textId="77777777" w:rsidR="0011728D" w:rsidRDefault="0011728D">
      <w:r>
        <w:continuationSeparator/>
      </w:r>
    </w:p>
  </w:footnote>
  <w:footnote w:type="continuationNotice" w:id="1">
    <w:p w14:paraId="4D1FF227" w14:textId="77777777" w:rsidR="0011728D" w:rsidRDefault="001172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F526" w14:textId="59615ED5" w:rsidR="00C37710" w:rsidRDefault="00A303E3" w:rsidP="00A50CEF">
    <w:pPr>
      <w:pStyle w:val="Header"/>
      <w:framePr w:wrap="around" w:vAnchor="text" w:hAnchor="margin" w:xAlign="right" w:y="1"/>
      <w:rPr>
        <w:rStyle w:val="PageNumber"/>
      </w:rPr>
    </w:pPr>
    <w:r>
      <w:rPr>
        <w:noProof/>
      </w:rPr>
      <w:pict w14:anchorId="036F2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71.3pt;height:188.5pt;rotation:315;z-index:-251658752;mso-position-horizontal:center;mso-position-horizontal-relative:margin;mso-position-vertical:center;mso-position-vertical-relative:margin" o:allowincell="f" fillcolor="red" stroked="f">
          <v:fill opacity=".5"/>
          <v:textpath style="font-family:&quot;Times New Roman&quot;;font-size:1pt" string="FHWA"/>
          <w10:wrap anchorx="margin" anchory="margin"/>
        </v:shape>
      </w:pict>
    </w:r>
    <w:r w:rsidR="00600649">
      <w:rPr>
        <w:rStyle w:val="PageNumber"/>
      </w:rPr>
      <w:fldChar w:fldCharType="begin"/>
    </w:r>
    <w:r w:rsidR="00C37710">
      <w:rPr>
        <w:rStyle w:val="PageNumber"/>
      </w:rPr>
      <w:instrText xml:space="preserve">PAGE  </w:instrText>
    </w:r>
    <w:r w:rsidR="00600649">
      <w:rPr>
        <w:rStyle w:val="PageNumber"/>
      </w:rPr>
      <w:fldChar w:fldCharType="end"/>
    </w:r>
  </w:p>
  <w:p w14:paraId="01C48AA0" w14:textId="77777777" w:rsidR="00C37710" w:rsidRDefault="00C37710" w:rsidP="00A50C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2BD7" w14:textId="00E5C6A7" w:rsidR="0023389B" w:rsidRDefault="0023389B" w:rsidP="0023389B">
    <w:pPr>
      <w:pStyle w:val="Header"/>
      <w:tabs>
        <w:tab w:val="clear" w:pos="4320"/>
        <w:tab w:val="clear" w:pos="8640"/>
        <w:tab w:val="right" w:pos="9360"/>
      </w:tabs>
      <w:rPr>
        <w:b/>
      </w:rPr>
    </w:pPr>
    <w:r>
      <w:rPr>
        <w:noProof/>
        <w:lang w:eastAsia="ja-JP"/>
      </w:rPr>
      <w:drawing>
        <wp:inline distT="0" distB="0" distL="0" distR="0" wp14:anchorId="2F43CA90" wp14:editId="56BEB10E">
          <wp:extent cx="2914650" cy="430414"/>
          <wp:effectExtent l="0" t="0" r="0" b="8255"/>
          <wp:docPr id="349475269" name="Picture 349475269"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7E0CCB2A" w14:textId="6240EF67" w:rsidR="0023389B" w:rsidRDefault="00A303E3" w:rsidP="0023389B">
    <w:pPr>
      <w:pStyle w:val="Header"/>
      <w:tabs>
        <w:tab w:val="clear" w:pos="4320"/>
        <w:tab w:val="clear" w:pos="8640"/>
        <w:tab w:val="right" w:pos="9360"/>
      </w:tabs>
    </w:pPr>
    <w:sdt>
      <w:sdtPr>
        <w:rPr>
          <w:rFonts w:ascii="Times New Roman Bold" w:hAnsi="Times New Roman Bold"/>
          <w:b/>
          <w:caps/>
        </w:rPr>
        <w:alias w:val="Spec Type"/>
        <w:tag w:val="Spec_x0020_Type"/>
        <w:id w:val="-70585323"/>
        <w:placeholder>
          <w:docPart w:val="A3C9A4F113B24255B3C2D670A66F8189"/>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1A21F744-60E8-48F3-A48A-3A2235EF1166}"/>
        <w:dropDownList w:lastValue="Special Provisions Insert">
          <w:listItem w:value="[Spec Type]"/>
        </w:dropDownList>
      </w:sdtPr>
      <w:sdtEndPr/>
      <w:sdtContent>
        <w:r w:rsidR="009E1478">
          <w:rPr>
            <w:rFonts w:ascii="Times New Roman Bold" w:hAnsi="Times New Roman Bold"/>
            <w:b/>
            <w:caps/>
          </w:rPr>
          <w:t>Special Provisions Insert</w:t>
        </w:r>
      </w:sdtContent>
    </w:sdt>
    <w:r w:rsidR="0023389B">
      <w:tab/>
      <w:t xml:space="preserve">CONTRACT NO. </w:t>
    </w:r>
    <w:sdt>
      <w:sdtPr>
        <w:alias w:val="Contract Number"/>
        <w:tag w:val="Contract_x0020_Number"/>
        <w:id w:val="-674186123"/>
        <w:placeholder>
          <w:docPart w:val="F4EFAE909CE04899B8FD54C91FBA2571"/>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1A21F744-60E8-48F3-A48A-3A2235EF1166}"/>
        <w:text/>
      </w:sdtPr>
      <w:sdtEndPr/>
      <w:sdtContent>
        <w:r w:rsidR="0023389B" w:rsidRPr="002B27D7">
          <w:rPr>
            <w:rStyle w:val="PlaceholderText"/>
          </w:rPr>
          <w:t>[Contract Number]</w:t>
        </w:r>
      </w:sdtContent>
    </w:sdt>
  </w:p>
  <w:p w14:paraId="4BDB1865" w14:textId="48B862FB" w:rsidR="0023389B" w:rsidRDefault="00A303E3" w:rsidP="0023389B">
    <w:pPr>
      <w:pStyle w:val="Header"/>
      <w:tabs>
        <w:tab w:val="clear" w:pos="4320"/>
        <w:tab w:val="clear" w:pos="8640"/>
        <w:tab w:val="right" w:pos="9360"/>
      </w:tabs>
    </w:pPr>
    <w:sdt>
      <w:sdtPr>
        <w:rPr>
          <w:caps/>
        </w:rPr>
        <w:alias w:val="Title"/>
        <w:tag w:val=""/>
        <w:id w:val="1095135773"/>
        <w:placeholder>
          <w:docPart w:val="498310BD18FE4AAE828701D4C3AD42FC"/>
        </w:placeholder>
        <w:dataBinding w:prefixMappings="xmlns:ns0='http://purl.org/dc/elements/1.1/' xmlns:ns1='http://schemas.openxmlformats.org/package/2006/metadata/core-properties' " w:xpath="/ns1:coreProperties[1]/ns0:title[1]" w:storeItemID="{6C3C8BC8-F283-45AE-878A-BAB7291924A1}"/>
        <w:text/>
      </w:sdtPr>
      <w:sdtEndPr/>
      <w:sdtContent>
        <w:r w:rsidR="007466C2">
          <w:rPr>
            <w:caps/>
          </w:rPr>
          <w:t>104.32 — Static Automated Speed Enforcement</w:t>
        </w:r>
      </w:sdtContent>
    </w:sdt>
    <w:r w:rsidR="0023389B">
      <w:rPr>
        <w:color w:val="000000"/>
      </w:rPr>
      <w:tab/>
    </w:r>
    <w:r w:rsidR="0023389B">
      <w:rPr>
        <w:rStyle w:val="PageNumber"/>
      </w:rPr>
      <w:fldChar w:fldCharType="begin"/>
    </w:r>
    <w:r w:rsidR="0023389B">
      <w:rPr>
        <w:rStyle w:val="PageNumber"/>
      </w:rPr>
      <w:instrText xml:space="preserve"> PAGE </w:instrText>
    </w:r>
    <w:r w:rsidR="0023389B">
      <w:rPr>
        <w:rStyle w:val="PageNumber"/>
      </w:rPr>
      <w:fldChar w:fldCharType="separate"/>
    </w:r>
    <w:r w:rsidR="003E2A1D">
      <w:rPr>
        <w:rStyle w:val="PageNumber"/>
        <w:noProof/>
      </w:rPr>
      <w:t>4</w:t>
    </w:r>
    <w:r w:rsidR="0023389B">
      <w:rPr>
        <w:rStyle w:val="PageNumber"/>
      </w:rPr>
      <w:fldChar w:fldCharType="end"/>
    </w:r>
    <w:r w:rsidR="0023389B">
      <w:rPr>
        <w:rStyle w:val="PageNumber"/>
      </w:rPr>
      <w:t xml:space="preserve"> of </w:t>
    </w:r>
    <w:fldSimple w:instr="NUMPAGES  \* Arabic  \* MERGEFORMAT">
      <w:r w:rsidR="003E2A1D">
        <w:rPr>
          <w:noProof/>
        </w:rPr>
        <w:t>4</w:t>
      </w:r>
    </w:fldSimple>
  </w:p>
  <w:p w14:paraId="5600259C" w14:textId="77777777" w:rsidR="00D051A3" w:rsidRDefault="00D051A3" w:rsidP="00B361CA">
    <w:pPr>
      <w:tabs>
        <w:tab w:val="right" w:pos="9360"/>
      </w:tabs>
      <w:spacing w:line="240" w:lineRule="exac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1964"/>
    <w:multiLevelType w:val="hybridMultilevel"/>
    <w:tmpl w:val="DD60669C"/>
    <w:lvl w:ilvl="0" w:tplc="FF529DE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46049"/>
    <w:multiLevelType w:val="hybridMultilevel"/>
    <w:tmpl w:val="37260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29B662B"/>
    <w:multiLevelType w:val="hybridMultilevel"/>
    <w:tmpl w:val="910603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6F4113"/>
    <w:multiLevelType w:val="hybridMultilevel"/>
    <w:tmpl w:val="E7A07482"/>
    <w:lvl w:ilvl="0" w:tplc="02DE6B78">
      <w:start w:val="1"/>
      <w:numFmt w:val="lowerLetter"/>
      <w:lvlText w:val="(%1)"/>
      <w:lvlJc w:val="left"/>
      <w:pPr>
        <w:tabs>
          <w:tab w:val="num" w:pos="720"/>
        </w:tabs>
        <w:ind w:left="720" w:hanging="360"/>
      </w:pPr>
      <w:rPr>
        <w:rFont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2AF5728"/>
    <w:multiLevelType w:val="multilevel"/>
    <w:tmpl w:val="6B588FF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5CE0CDE"/>
    <w:multiLevelType w:val="singleLevel"/>
    <w:tmpl w:val="826CF062"/>
    <w:lvl w:ilvl="0">
      <w:start w:val="1"/>
      <w:numFmt w:val="lowerLetter"/>
      <w:lvlText w:val="(%1)"/>
      <w:lvlJc w:val="left"/>
      <w:pPr>
        <w:tabs>
          <w:tab w:val="num" w:pos="534"/>
        </w:tabs>
        <w:ind w:left="534" w:hanging="390"/>
      </w:pPr>
      <w:rPr>
        <w:rFonts w:hint="default"/>
        <w:b/>
      </w:rPr>
    </w:lvl>
  </w:abstractNum>
  <w:abstractNum w:abstractNumId="6" w15:restartNumberingAfterBreak="0">
    <w:nsid w:val="27F5185E"/>
    <w:multiLevelType w:val="singleLevel"/>
    <w:tmpl w:val="ED72F20E"/>
    <w:lvl w:ilvl="0">
      <w:start w:val="3"/>
      <w:numFmt w:val="lowerLetter"/>
      <w:lvlText w:val="(%1)"/>
      <w:lvlJc w:val="left"/>
      <w:pPr>
        <w:tabs>
          <w:tab w:val="num" w:pos="540"/>
        </w:tabs>
        <w:ind w:left="540" w:hanging="360"/>
      </w:pPr>
      <w:rPr>
        <w:rFonts w:hint="default"/>
        <w:b/>
      </w:rPr>
    </w:lvl>
  </w:abstractNum>
  <w:abstractNum w:abstractNumId="7" w15:restartNumberingAfterBreak="0">
    <w:nsid w:val="2B6F7619"/>
    <w:multiLevelType w:val="singleLevel"/>
    <w:tmpl w:val="EC40E126"/>
    <w:lvl w:ilvl="0">
      <w:start w:val="1"/>
      <w:numFmt w:val="lowerRoman"/>
      <w:lvlText w:val="(%1)"/>
      <w:lvlJc w:val="left"/>
      <w:pPr>
        <w:tabs>
          <w:tab w:val="num" w:pos="900"/>
        </w:tabs>
        <w:ind w:left="900" w:hanging="720"/>
      </w:pPr>
      <w:rPr>
        <w:rFonts w:hint="default"/>
        <w:b/>
      </w:rPr>
    </w:lvl>
  </w:abstractNum>
  <w:abstractNum w:abstractNumId="8" w15:restartNumberingAfterBreak="0">
    <w:nsid w:val="3E0578A6"/>
    <w:multiLevelType w:val="multilevel"/>
    <w:tmpl w:val="7CCC260C"/>
    <w:lvl w:ilvl="0">
      <w:start w:val="104"/>
      <w:numFmt w:val="decimal"/>
      <w:lvlText w:val="%1"/>
      <w:lvlJc w:val="left"/>
      <w:pPr>
        <w:ind w:left="960" w:hanging="960"/>
      </w:pPr>
      <w:rPr>
        <w:rFonts w:hint="default"/>
      </w:rPr>
    </w:lvl>
    <w:lvl w:ilvl="1">
      <w:start w:val="32"/>
      <w:numFmt w:val="decimal"/>
      <w:lvlText w:val="%1.%2"/>
      <w:lvlJc w:val="left"/>
      <w:pPr>
        <w:ind w:left="960" w:hanging="960"/>
      </w:pPr>
      <w:rPr>
        <w:rFonts w:hint="default"/>
      </w:rPr>
    </w:lvl>
    <w:lvl w:ilvl="2">
      <w:start w:val="3"/>
      <w:numFmt w:val="decimalZero"/>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3C321C"/>
    <w:multiLevelType w:val="hybridMultilevel"/>
    <w:tmpl w:val="4A6220D4"/>
    <w:lvl w:ilvl="0" w:tplc="ABFECB4C">
      <w:start w:val="1"/>
      <w:numFmt w:val="decimal"/>
      <w:lvlText w:val="%1."/>
      <w:lvlJc w:val="left"/>
      <w:pPr>
        <w:ind w:left="1440" w:hanging="360"/>
      </w:pPr>
    </w:lvl>
    <w:lvl w:ilvl="1" w:tplc="A8E28D4E">
      <w:start w:val="1"/>
      <w:numFmt w:val="decimal"/>
      <w:lvlText w:val="%2."/>
      <w:lvlJc w:val="left"/>
      <w:pPr>
        <w:ind w:left="1440" w:hanging="360"/>
      </w:pPr>
    </w:lvl>
    <w:lvl w:ilvl="2" w:tplc="94C61844">
      <w:start w:val="1"/>
      <w:numFmt w:val="decimal"/>
      <w:lvlText w:val="%3."/>
      <w:lvlJc w:val="left"/>
      <w:pPr>
        <w:ind w:left="1440" w:hanging="360"/>
      </w:pPr>
    </w:lvl>
    <w:lvl w:ilvl="3" w:tplc="5414D8E2">
      <w:start w:val="1"/>
      <w:numFmt w:val="decimal"/>
      <w:lvlText w:val="%4."/>
      <w:lvlJc w:val="left"/>
      <w:pPr>
        <w:ind w:left="1440" w:hanging="360"/>
      </w:pPr>
    </w:lvl>
    <w:lvl w:ilvl="4" w:tplc="FCB8D4CA">
      <w:start w:val="1"/>
      <w:numFmt w:val="decimal"/>
      <w:lvlText w:val="%5."/>
      <w:lvlJc w:val="left"/>
      <w:pPr>
        <w:ind w:left="1440" w:hanging="360"/>
      </w:pPr>
    </w:lvl>
    <w:lvl w:ilvl="5" w:tplc="0BAC1078">
      <w:start w:val="1"/>
      <w:numFmt w:val="decimal"/>
      <w:lvlText w:val="%6."/>
      <w:lvlJc w:val="left"/>
      <w:pPr>
        <w:ind w:left="1440" w:hanging="360"/>
      </w:pPr>
    </w:lvl>
    <w:lvl w:ilvl="6" w:tplc="1F16EAC4">
      <w:start w:val="1"/>
      <w:numFmt w:val="decimal"/>
      <w:lvlText w:val="%7."/>
      <w:lvlJc w:val="left"/>
      <w:pPr>
        <w:ind w:left="1440" w:hanging="360"/>
      </w:pPr>
    </w:lvl>
    <w:lvl w:ilvl="7" w:tplc="23001AD0">
      <w:start w:val="1"/>
      <w:numFmt w:val="decimal"/>
      <w:lvlText w:val="%8."/>
      <w:lvlJc w:val="left"/>
      <w:pPr>
        <w:ind w:left="1440" w:hanging="360"/>
      </w:pPr>
    </w:lvl>
    <w:lvl w:ilvl="8" w:tplc="252EB0AC">
      <w:start w:val="1"/>
      <w:numFmt w:val="decimal"/>
      <w:lvlText w:val="%9."/>
      <w:lvlJc w:val="left"/>
      <w:pPr>
        <w:ind w:left="1440" w:hanging="360"/>
      </w:pPr>
    </w:lvl>
  </w:abstractNum>
  <w:abstractNum w:abstractNumId="10" w15:restartNumberingAfterBreak="0">
    <w:nsid w:val="48F8175F"/>
    <w:multiLevelType w:val="hybridMultilevel"/>
    <w:tmpl w:val="1A024704"/>
    <w:lvl w:ilvl="0" w:tplc="D0B0934E">
      <w:start w:val="1"/>
      <w:numFmt w:val="lowerLetter"/>
      <w:lvlText w:val="(%1)"/>
      <w:lvlJc w:val="left"/>
      <w:pPr>
        <w:ind w:left="720" w:hanging="360"/>
      </w:pPr>
      <w:rPr>
        <w:rFonts w:hint="default"/>
        <w:b/>
        <w:i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13154A"/>
    <w:multiLevelType w:val="singleLevel"/>
    <w:tmpl w:val="E12E570C"/>
    <w:lvl w:ilvl="0">
      <w:start w:val="7"/>
      <w:numFmt w:val="lowerLetter"/>
      <w:lvlText w:val="(%1)"/>
      <w:lvlJc w:val="left"/>
      <w:pPr>
        <w:tabs>
          <w:tab w:val="num" w:pos="540"/>
        </w:tabs>
        <w:ind w:left="540" w:hanging="360"/>
      </w:pPr>
      <w:rPr>
        <w:rFonts w:hint="default"/>
        <w:b/>
      </w:rPr>
    </w:lvl>
  </w:abstractNum>
  <w:abstractNum w:abstractNumId="12" w15:restartNumberingAfterBreak="0">
    <w:nsid w:val="5E8E46AD"/>
    <w:multiLevelType w:val="multilevel"/>
    <w:tmpl w:val="910603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3865FBF"/>
    <w:multiLevelType w:val="multilevel"/>
    <w:tmpl w:val="CCC8C328"/>
    <w:lvl w:ilvl="0">
      <w:start w:val="1"/>
      <w:numFmt w:val="lowerLetter"/>
      <w:lvlText w:val="(%1)"/>
      <w:lvlJc w:val="left"/>
      <w:pPr>
        <w:tabs>
          <w:tab w:val="num" w:pos="720"/>
        </w:tabs>
        <w:ind w:left="720" w:hanging="360"/>
      </w:pPr>
      <w:rPr>
        <w:rFonts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BBA7DCD"/>
    <w:multiLevelType w:val="hybridMultilevel"/>
    <w:tmpl w:val="B86C7548"/>
    <w:lvl w:ilvl="0" w:tplc="48DEC5E0">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8E30F3"/>
    <w:multiLevelType w:val="singleLevel"/>
    <w:tmpl w:val="1A0EF372"/>
    <w:lvl w:ilvl="0">
      <w:start w:val="8"/>
      <w:numFmt w:val="lowerLetter"/>
      <w:lvlText w:val="(%1)"/>
      <w:lvlJc w:val="left"/>
      <w:pPr>
        <w:tabs>
          <w:tab w:val="num" w:pos="540"/>
        </w:tabs>
        <w:ind w:left="540" w:hanging="360"/>
      </w:pPr>
      <w:rPr>
        <w:rFonts w:hint="default"/>
        <w:b/>
      </w:rPr>
    </w:lvl>
  </w:abstractNum>
  <w:abstractNum w:abstractNumId="16" w15:restartNumberingAfterBreak="0">
    <w:nsid w:val="7F8E4122"/>
    <w:multiLevelType w:val="multilevel"/>
    <w:tmpl w:val="F92EF888"/>
    <w:lvl w:ilvl="0">
      <w:start w:val="104"/>
      <w:numFmt w:val="decimal"/>
      <w:lvlText w:val="%1"/>
      <w:lvlJc w:val="left"/>
      <w:pPr>
        <w:ind w:left="960" w:hanging="960"/>
      </w:pPr>
      <w:rPr>
        <w:rFonts w:hint="default"/>
      </w:rPr>
    </w:lvl>
    <w:lvl w:ilvl="1">
      <w:start w:val="32"/>
      <w:numFmt w:val="decimal"/>
      <w:lvlText w:val="%1.%2"/>
      <w:lvlJc w:val="left"/>
      <w:pPr>
        <w:ind w:left="960" w:hanging="960"/>
      </w:pPr>
      <w:rPr>
        <w:rFonts w:hint="default"/>
      </w:rPr>
    </w:lvl>
    <w:lvl w:ilvl="2">
      <w:start w:val="3"/>
      <w:numFmt w:val="decimalZero"/>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89163">
    <w:abstractNumId w:val="15"/>
  </w:num>
  <w:num w:numId="2" w16cid:durableId="1728452120">
    <w:abstractNumId w:val="6"/>
  </w:num>
  <w:num w:numId="3" w16cid:durableId="904754548">
    <w:abstractNumId w:val="7"/>
  </w:num>
  <w:num w:numId="4" w16cid:durableId="608246353">
    <w:abstractNumId w:val="11"/>
  </w:num>
  <w:num w:numId="5" w16cid:durableId="76442209">
    <w:abstractNumId w:val="5"/>
  </w:num>
  <w:num w:numId="6" w16cid:durableId="409155160">
    <w:abstractNumId w:val="2"/>
  </w:num>
  <w:num w:numId="7" w16cid:durableId="866989129">
    <w:abstractNumId w:val="1"/>
  </w:num>
  <w:num w:numId="8" w16cid:durableId="683094219">
    <w:abstractNumId w:val="12"/>
  </w:num>
  <w:num w:numId="9" w16cid:durableId="1077826472">
    <w:abstractNumId w:val="3"/>
  </w:num>
  <w:num w:numId="10" w16cid:durableId="1358235678">
    <w:abstractNumId w:val="4"/>
  </w:num>
  <w:num w:numId="11" w16cid:durableId="1425684101">
    <w:abstractNumId w:val="13"/>
  </w:num>
  <w:num w:numId="12" w16cid:durableId="1199320978">
    <w:abstractNumId w:val="10"/>
  </w:num>
  <w:num w:numId="13" w16cid:durableId="2069836163">
    <w:abstractNumId w:val="0"/>
  </w:num>
  <w:num w:numId="14" w16cid:durableId="848327896">
    <w:abstractNumId w:val="14"/>
  </w:num>
  <w:num w:numId="15" w16cid:durableId="1364289918">
    <w:abstractNumId w:val="16"/>
  </w:num>
  <w:num w:numId="16" w16cid:durableId="1005128915">
    <w:abstractNumId w:val="8"/>
  </w:num>
  <w:num w:numId="17" w16cid:durableId="11177971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2tDA1tjA2MjA0MDdQ0lEKTi0uzszPAykwrwUArdm+6CwAAAA="/>
  </w:docVars>
  <w:rsids>
    <w:rsidRoot w:val="002101D1"/>
    <w:rsid w:val="00002D2C"/>
    <w:rsid w:val="0000314B"/>
    <w:rsid w:val="0000352E"/>
    <w:rsid w:val="000045ED"/>
    <w:rsid w:val="00004865"/>
    <w:rsid w:val="000057D0"/>
    <w:rsid w:val="00005C92"/>
    <w:rsid w:val="000152F1"/>
    <w:rsid w:val="0001610A"/>
    <w:rsid w:val="000225AC"/>
    <w:rsid w:val="0002396A"/>
    <w:rsid w:val="000239B5"/>
    <w:rsid w:val="00027822"/>
    <w:rsid w:val="00032232"/>
    <w:rsid w:val="00032D5F"/>
    <w:rsid w:val="00032D7A"/>
    <w:rsid w:val="00033DC2"/>
    <w:rsid w:val="00042C72"/>
    <w:rsid w:val="00044E5D"/>
    <w:rsid w:val="00044F4D"/>
    <w:rsid w:val="000539A8"/>
    <w:rsid w:val="00055859"/>
    <w:rsid w:val="00055A89"/>
    <w:rsid w:val="00066808"/>
    <w:rsid w:val="00070758"/>
    <w:rsid w:val="00070C3E"/>
    <w:rsid w:val="00071984"/>
    <w:rsid w:val="0007254D"/>
    <w:rsid w:val="00073792"/>
    <w:rsid w:val="00073ADA"/>
    <w:rsid w:val="000741B1"/>
    <w:rsid w:val="00076EF6"/>
    <w:rsid w:val="000818C7"/>
    <w:rsid w:val="000826EC"/>
    <w:rsid w:val="00087B61"/>
    <w:rsid w:val="00091260"/>
    <w:rsid w:val="000918A0"/>
    <w:rsid w:val="00093CEC"/>
    <w:rsid w:val="00097420"/>
    <w:rsid w:val="000A086C"/>
    <w:rsid w:val="000A1B8E"/>
    <w:rsid w:val="000A3CB9"/>
    <w:rsid w:val="000A54F7"/>
    <w:rsid w:val="000B0220"/>
    <w:rsid w:val="000B1609"/>
    <w:rsid w:val="000B1ED2"/>
    <w:rsid w:val="000B47E8"/>
    <w:rsid w:val="000B5359"/>
    <w:rsid w:val="000B5B9A"/>
    <w:rsid w:val="000B61BD"/>
    <w:rsid w:val="000B6760"/>
    <w:rsid w:val="000C2B93"/>
    <w:rsid w:val="000C302B"/>
    <w:rsid w:val="000C3AAC"/>
    <w:rsid w:val="000C41EF"/>
    <w:rsid w:val="000D06D4"/>
    <w:rsid w:val="000D31AA"/>
    <w:rsid w:val="000D48EF"/>
    <w:rsid w:val="000D768A"/>
    <w:rsid w:val="000D7EAE"/>
    <w:rsid w:val="000F0155"/>
    <w:rsid w:val="000F1D79"/>
    <w:rsid w:val="000F5299"/>
    <w:rsid w:val="000F67FF"/>
    <w:rsid w:val="000F6D1C"/>
    <w:rsid w:val="00100819"/>
    <w:rsid w:val="00105024"/>
    <w:rsid w:val="00113887"/>
    <w:rsid w:val="00117008"/>
    <w:rsid w:val="0011728D"/>
    <w:rsid w:val="001174B5"/>
    <w:rsid w:val="00125EFF"/>
    <w:rsid w:val="00126D1C"/>
    <w:rsid w:val="001326F8"/>
    <w:rsid w:val="00132FDA"/>
    <w:rsid w:val="00133E72"/>
    <w:rsid w:val="0013401A"/>
    <w:rsid w:val="001360C9"/>
    <w:rsid w:val="0013675C"/>
    <w:rsid w:val="00143FE6"/>
    <w:rsid w:val="001448C0"/>
    <w:rsid w:val="00147294"/>
    <w:rsid w:val="001511FE"/>
    <w:rsid w:val="00152287"/>
    <w:rsid w:val="00154641"/>
    <w:rsid w:val="001546F1"/>
    <w:rsid w:val="00155E57"/>
    <w:rsid w:val="0016052E"/>
    <w:rsid w:val="00161104"/>
    <w:rsid w:val="001637AC"/>
    <w:rsid w:val="001638B4"/>
    <w:rsid w:val="001654FD"/>
    <w:rsid w:val="0016744C"/>
    <w:rsid w:val="00174538"/>
    <w:rsid w:val="00184C91"/>
    <w:rsid w:val="00184E01"/>
    <w:rsid w:val="001857C0"/>
    <w:rsid w:val="00185E2C"/>
    <w:rsid w:val="00186321"/>
    <w:rsid w:val="00190756"/>
    <w:rsid w:val="00190811"/>
    <w:rsid w:val="00190F6B"/>
    <w:rsid w:val="0019369C"/>
    <w:rsid w:val="00195CC7"/>
    <w:rsid w:val="00196AC5"/>
    <w:rsid w:val="00197132"/>
    <w:rsid w:val="001A2CD2"/>
    <w:rsid w:val="001A4904"/>
    <w:rsid w:val="001A6561"/>
    <w:rsid w:val="001B0C9E"/>
    <w:rsid w:val="001B2268"/>
    <w:rsid w:val="001B2F85"/>
    <w:rsid w:val="001B48EF"/>
    <w:rsid w:val="001B72C8"/>
    <w:rsid w:val="001C28AD"/>
    <w:rsid w:val="001C7980"/>
    <w:rsid w:val="001D3F0E"/>
    <w:rsid w:val="001D6BCF"/>
    <w:rsid w:val="001E5627"/>
    <w:rsid w:val="001E5F1A"/>
    <w:rsid w:val="001E6664"/>
    <w:rsid w:val="001E70B4"/>
    <w:rsid w:val="001F2F0B"/>
    <w:rsid w:val="001F4D31"/>
    <w:rsid w:val="00200F4B"/>
    <w:rsid w:val="002028CD"/>
    <w:rsid w:val="0020595B"/>
    <w:rsid w:val="00206510"/>
    <w:rsid w:val="002101D1"/>
    <w:rsid w:val="00210B7E"/>
    <w:rsid w:val="002126A7"/>
    <w:rsid w:val="00212AD3"/>
    <w:rsid w:val="002213F3"/>
    <w:rsid w:val="002270A1"/>
    <w:rsid w:val="0023313D"/>
    <w:rsid w:val="0023389B"/>
    <w:rsid w:val="002359E9"/>
    <w:rsid w:val="00240A50"/>
    <w:rsid w:val="00242425"/>
    <w:rsid w:val="00242F9D"/>
    <w:rsid w:val="00245885"/>
    <w:rsid w:val="002500D2"/>
    <w:rsid w:val="002514CE"/>
    <w:rsid w:val="002519B3"/>
    <w:rsid w:val="00254340"/>
    <w:rsid w:val="00254CEA"/>
    <w:rsid w:val="00255A27"/>
    <w:rsid w:val="00255D6F"/>
    <w:rsid w:val="002601CE"/>
    <w:rsid w:val="00261E46"/>
    <w:rsid w:val="002634B2"/>
    <w:rsid w:val="002641C0"/>
    <w:rsid w:val="002642C8"/>
    <w:rsid w:val="00265D66"/>
    <w:rsid w:val="00267C2A"/>
    <w:rsid w:val="00270DBE"/>
    <w:rsid w:val="00271276"/>
    <w:rsid w:val="002724CE"/>
    <w:rsid w:val="00272BC0"/>
    <w:rsid w:val="0027317D"/>
    <w:rsid w:val="00276660"/>
    <w:rsid w:val="00281FE0"/>
    <w:rsid w:val="00282B54"/>
    <w:rsid w:val="00284CD0"/>
    <w:rsid w:val="002859BD"/>
    <w:rsid w:val="002869C4"/>
    <w:rsid w:val="002869E8"/>
    <w:rsid w:val="0029200F"/>
    <w:rsid w:val="00293805"/>
    <w:rsid w:val="00295513"/>
    <w:rsid w:val="00295CA3"/>
    <w:rsid w:val="002A12E7"/>
    <w:rsid w:val="002B0E4A"/>
    <w:rsid w:val="002B246F"/>
    <w:rsid w:val="002B36F0"/>
    <w:rsid w:val="002B3757"/>
    <w:rsid w:val="002B6506"/>
    <w:rsid w:val="002B7EB5"/>
    <w:rsid w:val="002C5CB1"/>
    <w:rsid w:val="002C65C5"/>
    <w:rsid w:val="002D05A6"/>
    <w:rsid w:val="002D3583"/>
    <w:rsid w:val="002D4F74"/>
    <w:rsid w:val="002E30F9"/>
    <w:rsid w:val="002E663A"/>
    <w:rsid w:val="002E68D7"/>
    <w:rsid w:val="002E72E9"/>
    <w:rsid w:val="002F115A"/>
    <w:rsid w:val="002F5529"/>
    <w:rsid w:val="002F5B2A"/>
    <w:rsid w:val="002F637E"/>
    <w:rsid w:val="002F7DFB"/>
    <w:rsid w:val="00302EDF"/>
    <w:rsid w:val="00303A46"/>
    <w:rsid w:val="00305929"/>
    <w:rsid w:val="00310D7F"/>
    <w:rsid w:val="00311AE8"/>
    <w:rsid w:val="00311EF2"/>
    <w:rsid w:val="00314A71"/>
    <w:rsid w:val="003230BE"/>
    <w:rsid w:val="00324AD5"/>
    <w:rsid w:val="00324B3C"/>
    <w:rsid w:val="00325715"/>
    <w:rsid w:val="003278A5"/>
    <w:rsid w:val="003302B6"/>
    <w:rsid w:val="00336E24"/>
    <w:rsid w:val="00340FBA"/>
    <w:rsid w:val="00347C89"/>
    <w:rsid w:val="00350697"/>
    <w:rsid w:val="00350A6F"/>
    <w:rsid w:val="003518D4"/>
    <w:rsid w:val="00352BBF"/>
    <w:rsid w:val="003537FA"/>
    <w:rsid w:val="00354B0E"/>
    <w:rsid w:val="003552F3"/>
    <w:rsid w:val="0035756A"/>
    <w:rsid w:val="00362FA4"/>
    <w:rsid w:val="003647D7"/>
    <w:rsid w:val="003667D5"/>
    <w:rsid w:val="00367001"/>
    <w:rsid w:val="003772A4"/>
    <w:rsid w:val="0037788D"/>
    <w:rsid w:val="00381220"/>
    <w:rsid w:val="00385B41"/>
    <w:rsid w:val="003907BF"/>
    <w:rsid w:val="00391149"/>
    <w:rsid w:val="0039498B"/>
    <w:rsid w:val="00395B55"/>
    <w:rsid w:val="003A0090"/>
    <w:rsid w:val="003A7073"/>
    <w:rsid w:val="003B5B40"/>
    <w:rsid w:val="003B5D8E"/>
    <w:rsid w:val="003B74F6"/>
    <w:rsid w:val="003C0116"/>
    <w:rsid w:val="003C184E"/>
    <w:rsid w:val="003C32AB"/>
    <w:rsid w:val="003C3C3A"/>
    <w:rsid w:val="003D0367"/>
    <w:rsid w:val="003D4E25"/>
    <w:rsid w:val="003D5E7C"/>
    <w:rsid w:val="003E086D"/>
    <w:rsid w:val="003E2A1D"/>
    <w:rsid w:val="003E47EC"/>
    <w:rsid w:val="003F2AA3"/>
    <w:rsid w:val="003F4B14"/>
    <w:rsid w:val="003F58EE"/>
    <w:rsid w:val="00401982"/>
    <w:rsid w:val="00403B8F"/>
    <w:rsid w:val="00403F8C"/>
    <w:rsid w:val="00405BB7"/>
    <w:rsid w:val="00407382"/>
    <w:rsid w:val="00421C94"/>
    <w:rsid w:val="00422BA9"/>
    <w:rsid w:val="004315BD"/>
    <w:rsid w:val="00431AFF"/>
    <w:rsid w:val="0043296C"/>
    <w:rsid w:val="00433DD6"/>
    <w:rsid w:val="00435960"/>
    <w:rsid w:val="00441169"/>
    <w:rsid w:val="0044128E"/>
    <w:rsid w:val="00441965"/>
    <w:rsid w:val="00441D61"/>
    <w:rsid w:val="00447155"/>
    <w:rsid w:val="0045248A"/>
    <w:rsid w:val="00452AFB"/>
    <w:rsid w:val="00454EF8"/>
    <w:rsid w:val="00470389"/>
    <w:rsid w:val="004729A9"/>
    <w:rsid w:val="00475086"/>
    <w:rsid w:val="0048312B"/>
    <w:rsid w:val="00485FBC"/>
    <w:rsid w:val="004948A9"/>
    <w:rsid w:val="004A06EE"/>
    <w:rsid w:val="004A07A6"/>
    <w:rsid w:val="004A1713"/>
    <w:rsid w:val="004A233D"/>
    <w:rsid w:val="004A3205"/>
    <w:rsid w:val="004A5EEF"/>
    <w:rsid w:val="004B4A81"/>
    <w:rsid w:val="004B4CE9"/>
    <w:rsid w:val="004B6293"/>
    <w:rsid w:val="004B6E0D"/>
    <w:rsid w:val="004C1DEE"/>
    <w:rsid w:val="004C3AC3"/>
    <w:rsid w:val="004C5025"/>
    <w:rsid w:val="004C6BFA"/>
    <w:rsid w:val="004C6E2F"/>
    <w:rsid w:val="004C71FC"/>
    <w:rsid w:val="004D0E6E"/>
    <w:rsid w:val="004D1393"/>
    <w:rsid w:val="004D3D63"/>
    <w:rsid w:val="004D5334"/>
    <w:rsid w:val="004E05D4"/>
    <w:rsid w:val="004E5D80"/>
    <w:rsid w:val="004F0C0E"/>
    <w:rsid w:val="004F43D9"/>
    <w:rsid w:val="004F4B72"/>
    <w:rsid w:val="004F59D8"/>
    <w:rsid w:val="004F77E7"/>
    <w:rsid w:val="005001D3"/>
    <w:rsid w:val="00501024"/>
    <w:rsid w:val="00505101"/>
    <w:rsid w:val="00505328"/>
    <w:rsid w:val="00505385"/>
    <w:rsid w:val="00512FAB"/>
    <w:rsid w:val="005155C6"/>
    <w:rsid w:val="00517FC8"/>
    <w:rsid w:val="005208C0"/>
    <w:rsid w:val="0052450C"/>
    <w:rsid w:val="005310AD"/>
    <w:rsid w:val="00532EC1"/>
    <w:rsid w:val="005345F1"/>
    <w:rsid w:val="005361E5"/>
    <w:rsid w:val="0054188F"/>
    <w:rsid w:val="00541A30"/>
    <w:rsid w:val="0054326D"/>
    <w:rsid w:val="00543423"/>
    <w:rsid w:val="005457A5"/>
    <w:rsid w:val="00546AC9"/>
    <w:rsid w:val="00547C89"/>
    <w:rsid w:val="00551F8A"/>
    <w:rsid w:val="00554D50"/>
    <w:rsid w:val="00561831"/>
    <w:rsid w:val="00563AC7"/>
    <w:rsid w:val="00563C90"/>
    <w:rsid w:val="005653CF"/>
    <w:rsid w:val="00565846"/>
    <w:rsid w:val="005662B5"/>
    <w:rsid w:val="0056658C"/>
    <w:rsid w:val="00566BC8"/>
    <w:rsid w:val="00566D67"/>
    <w:rsid w:val="0056735F"/>
    <w:rsid w:val="00571DCF"/>
    <w:rsid w:val="00572E48"/>
    <w:rsid w:val="0057432C"/>
    <w:rsid w:val="005767DE"/>
    <w:rsid w:val="0057747D"/>
    <w:rsid w:val="005811CA"/>
    <w:rsid w:val="00585A36"/>
    <w:rsid w:val="00586345"/>
    <w:rsid w:val="005867E7"/>
    <w:rsid w:val="005925BB"/>
    <w:rsid w:val="00594E9B"/>
    <w:rsid w:val="005A270D"/>
    <w:rsid w:val="005A2E11"/>
    <w:rsid w:val="005A43CE"/>
    <w:rsid w:val="005A63AA"/>
    <w:rsid w:val="005B4F4F"/>
    <w:rsid w:val="005B599C"/>
    <w:rsid w:val="005B75BF"/>
    <w:rsid w:val="005C29D6"/>
    <w:rsid w:val="005C2A6A"/>
    <w:rsid w:val="005C33FF"/>
    <w:rsid w:val="005D0686"/>
    <w:rsid w:val="005D0FE2"/>
    <w:rsid w:val="005D2BA1"/>
    <w:rsid w:val="005D444B"/>
    <w:rsid w:val="005D46FB"/>
    <w:rsid w:val="005D5DD1"/>
    <w:rsid w:val="005E00ED"/>
    <w:rsid w:val="005E047C"/>
    <w:rsid w:val="005E1CB1"/>
    <w:rsid w:val="005E28A9"/>
    <w:rsid w:val="005F21E2"/>
    <w:rsid w:val="005F5E91"/>
    <w:rsid w:val="005F6977"/>
    <w:rsid w:val="0060057E"/>
    <w:rsid w:val="00600649"/>
    <w:rsid w:val="00601870"/>
    <w:rsid w:val="0060238F"/>
    <w:rsid w:val="0060330B"/>
    <w:rsid w:val="0060512E"/>
    <w:rsid w:val="00610BE3"/>
    <w:rsid w:val="00611B87"/>
    <w:rsid w:val="0062060D"/>
    <w:rsid w:val="00622419"/>
    <w:rsid w:val="00622BD1"/>
    <w:rsid w:val="0062332A"/>
    <w:rsid w:val="006260A6"/>
    <w:rsid w:val="00627277"/>
    <w:rsid w:val="006317DD"/>
    <w:rsid w:val="00632870"/>
    <w:rsid w:val="0063391A"/>
    <w:rsid w:val="006373BC"/>
    <w:rsid w:val="00644240"/>
    <w:rsid w:val="00644AF2"/>
    <w:rsid w:val="00647180"/>
    <w:rsid w:val="00647980"/>
    <w:rsid w:val="00650B90"/>
    <w:rsid w:val="0065414D"/>
    <w:rsid w:val="00654E41"/>
    <w:rsid w:val="006569E5"/>
    <w:rsid w:val="00656F9F"/>
    <w:rsid w:val="00657033"/>
    <w:rsid w:val="006577F0"/>
    <w:rsid w:val="00663249"/>
    <w:rsid w:val="00665255"/>
    <w:rsid w:val="006665EE"/>
    <w:rsid w:val="00667FC6"/>
    <w:rsid w:val="00670A2E"/>
    <w:rsid w:val="00672B9B"/>
    <w:rsid w:val="00673F6A"/>
    <w:rsid w:val="00675D86"/>
    <w:rsid w:val="0068042B"/>
    <w:rsid w:val="00681AF7"/>
    <w:rsid w:val="0068512B"/>
    <w:rsid w:val="0068611D"/>
    <w:rsid w:val="006865BE"/>
    <w:rsid w:val="006912DA"/>
    <w:rsid w:val="00691D87"/>
    <w:rsid w:val="00693698"/>
    <w:rsid w:val="0069704E"/>
    <w:rsid w:val="006977C9"/>
    <w:rsid w:val="006A35A2"/>
    <w:rsid w:val="006A3728"/>
    <w:rsid w:val="006A37F3"/>
    <w:rsid w:val="006A55CF"/>
    <w:rsid w:val="006A6796"/>
    <w:rsid w:val="006A7D4C"/>
    <w:rsid w:val="006B0543"/>
    <w:rsid w:val="006B24E0"/>
    <w:rsid w:val="006B3257"/>
    <w:rsid w:val="006B5632"/>
    <w:rsid w:val="006C0416"/>
    <w:rsid w:val="006C1956"/>
    <w:rsid w:val="006C23E0"/>
    <w:rsid w:val="006C24A6"/>
    <w:rsid w:val="006C428A"/>
    <w:rsid w:val="006C4400"/>
    <w:rsid w:val="006C5565"/>
    <w:rsid w:val="006C6CBA"/>
    <w:rsid w:val="006C7B9F"/>
    <w:rsid w:val="006D0540"/>
    <w:rsid w:val="006D322F"/>
    <w:rsid w:val="006D575C"/>
    <w:rsid w:val="006D6BBC"/>
    <w:rsid w:val="006E376B"/>
    <w:rsid w:val="006E3FC8"/>
    <w:rsid w:val="006F0144"/>
    <w:rsid w:val="006F0B21"/>
    <w:rsid w:val="007014E7"/>
    <w:rsid w:val="00703939"/>
    <w:rsid w:val="007058E2"/>
    <w:rsid w:val="007069EB"/>
    <w:rsid w:val="007158A5"/>
    <w:rsid w:val="0072106D"/>
    <w:rsid w:val="00722517"/>
    <w:rsid w:val="00725AF1"/>
    <w:rsid w:val="00727846"/>
    <w:rsid w:val="00727B65"/>
    <w:rsid w:val="0073576F"/>
    <w:rsid w:val="00736CEE"/>
    <w:rsid w:val="00740287"/>
    <w:rsid w:val="00742277"/>
    <w:rsid w:val="007431A2"/>
    <w:rsid w:val="007435EF"/>
    <w:rsid w:val="007447CD"/>
    <w:rsid w:val="007466C2"/>
    <w:rsid w:val="007507FB"/>
    <w:rsid w:val="00753A6F"/>
    <w:rsid w:val="00756D63"/>
    <w:rsid w:val="0076222B"/>
    <w:rsid w:val="00762ADC"/>
    <w:rsid w:val="00767718"/>
    <w:rsid w:val="007740B9"/>
    <w:rsid w:val="00774B7D"/>
    <w:rsid w:val="007777C0"/>
    <w:rsid w:val="00780F32"/>
    <w:rsid w:val="00781656"/>
    <w:rsid w:val="00781F5C"/>
    <w:rsid w:val="00782148"/>
    <w:rsid w:val="007825E9"/>
    <w:rsid w:val="00783CE8"/>
    <w:rsid w:val="00784078"/>
    <w:rsid w:val="00785240"/>
    <w:rsid w:val="00785D35"/>
    <w:rsid w:val="00787EA8"/>
    <w:rsid w:val="00787F41"/>
    <w:rsid w:val="00790DE7"/>
    <w:rsid w:val="00791AFD"/>
    <w:rsid w:val="007936C0"/>
    <w:rsid w:val="007A3CEF"/>
    <w:rsid w:val="007A402E"/>
    <w:rsid w:val="007A67B8"/>
    <w:rsid w:val="007A7624"/>
    <w:rsid w:val="007B26A1"/>
    <w:rsid w:val="007B2C9D"/>
    <w:rsid w:val="007B3325"/>
    <w:rsid w:val="007B4AE1"/>
    <w:rsid w:val="007B5E74"/>
    <w:rsid w:val="007B6DCA"/>
    <w:rsid w:val="007C0632"/>
    <w:rsid w:val="007C1011"/>
    <w:rsid w:val="007C1248"/>
    <w:rsid w:val="007C2147"/>
    <w:rsid w:val="007C2DE7"/>
    <w:rsid w:val="007C3D9E"/>
    <w:rsid w:val="007D284F"/>
    <w:rsid w:val="007D4CAC"/>
    <w:rsid w:val="007D7CAE"/>
    <w:rsid w:val="007E049D"/>
    <w:rsid w:val="007E121C"/>
    <w:rsid w:val="007E1802"/>
    <w:rsid w:val="007E2465"/>
    <w:rsid w:val="007E43AF"/>
    <w:rsid w:val="007E6C50"/>
    <w:rsid w:val="007E6CEC"/>
    <w:rsid w:val="007E72F6"/>
    <w:rsid w:val="007F38FD"/>
    <w:rsid w:val="007F47DC"/>
    <w:rsid w:val="007F5A99"/>
    <w:rsid w:val="007F77AF"/>
    <w:rsid w:val="008034FB"/>
    <w:rsid w:val="008046DC"/>
    <w:rsid w:val="00806C53"/>
    <w:rsid w:val="008071E8"/>
    <w:rsid w:val="008111EF"/>
    <w:rsid w:val="008141E8"/>
    <w:rsid w:val="00814822"/>
    <w:rsid w:val="0081511F"/>
    <w:rsid w:val="00815CA2"/>
    <w:rsid w:val="00817127"/>
    <w:rsid w:val="00817E01"/>
    <w:rsid w:val="00820C94"/>
    <w:rsid w:val="0082186C"/>
    <w:rsid w:val="008231BA"/>
    <w:rsid w:val="00823549"/>
    <w:rsid w:val="008237F3"/>
    <w:rsid w:val="00824BA5"/>
    <w:rsid w:val="00826A52"/>
    <w:rsid w:val="0082739C"/>
    <w:rsid w:val="00830BD9"/>
    <w:rsid w:val="00831B1E"/>
    <w:rsid w:val="00832617"/>
    <w:rsid w:val="008328A4"/>
    <w:rsid w:val="00833527"/>
    <w:rsid w:val="00834EC8"/>
    <w:rsid w:val="008420D2"/>
    <w:rsid w:val="00847C5D"/>
    <w:rsid w:val="00850105"/>
    <w:rsid w:val="00853EC5"/>
    <w:rsid w:val="0085476B"/>
    <w:rsid w:val="00856D2D"/>
    <w:rsid w:val="00856D46"/>
    <w:rsid w:val="008570AF"/>
    <w:rsid w:val="00857F67"/>
    <w:rsid w:val="008676D1"/>
    <w:rsid w:val="00870FD4"/>
    <w:rsid w:val="0087175B"/>
    <w:rsid w:val="00871AB6"/>
    <w:rsid w:val="0087383E"/>
    <w:rsid w:val="00873F3C"/>
    <w:rsid w:val="00874F88"/>
    <w:rsid w:val="00876255"/>
    <w:rsid w:val="00880706"/>
    <w:rsid w:val="008846D0"/>
    <w:rsid w:val="0088581C"/>
    <w:rsid w:val="00885AF3"/>
    <w:rsid w:val="0089144E"/>
    <w:rsid w:val="00892DC9"/>
    <w:rsid w:val="008940E2"/>
    <w:rsid w:val="00897B2F"/>
    <w:rsid w:val="008A0EE2"/>
    <w:rsid w:val="008A174E"/>
    <w:rsid w:val="008A2458"/>
    <w:rsid w:val="008A44BA"/>
    <w:rsid w:val="008A4ADB"/>
    <w:rsid w:val="008B23C7"/>
    <w:rsid w:val="008C4A84"/>
    <w:rsid w:val="008C7045"/>
    <w:rsid w:val="008D0757"/>
    <w:rsid w:val="008D1713"/>
    <w:rsid w:val="008D379F"/>
    <w:rsid w:val="008D417B"/>
    <w:rsid w:val="008D4D63"/>
    <w:rsid w:val="008D5A59"/>
    <w:rsid w:val="008E318D"/>
    <w:rsid w:val="008E672A"/>
    <w:rsid w:val="008F467C"/>
    <w:rsid w:val="008F4FFC"/>
    <w:rsid w:val="008F502B"/>
    <w:rsid w:val="008F746D"/>
    <w:rsid w:val="00901131"/>
    <w:rsid w:val="00905BC2"/>
    <w:rsid w:val="00907586"/>
    <w:rsid w:val="00911046"/>
    <w:rsid w:val="00912595"/>
    <w:rsid w:val="0091391C"/>
    <w:rsid w:val="00914286"/>
    <w:rsid w:val="0091653C"/>
    <w:rsid w:val="00917EF0"/>
    <w:rsid w:val="00920410"/>
    <w:rsid w:val="0092094F"/>
    <w:rsid w:val="00923FE7"/>
    <w:rsid w:val="0092424C"/>
    <w:rsid w:val="00924584"/>
    <w:rsid w:val="00924E51"/>
    <w:rsid w:val="00925EB7"/>
    <w:rsid w:val="00926534"/>
    <w:rsid w:val="0093017C"/>
    <w:rsid w:val="0093660C"/>
    <w:rsid w:val="009375A4"/>
    <w:rsid w:val="00943E4E"/>
    <w:rsid w:val="009440E8"/>
    <w:rsid w:val="00945FE8"/>
    <w:rsid w:val="00951508"/>
    <w:rsid w:val="00951A6F"/>
    <w:rsid w:val="009546BF"/>
    <w:rsid w:val="00955FEC"/>
    <w:rsid w:val="0095620A"/>
    <w:rsid w:val="00957992"/>
    <w:rsid w:val="00957C3C"/>
    <w:rsid w:val="00960CB6"/>
    <w:rsid w:val="009615C7"/>
    <w:rsid w:val="00964E1D"/>
    <w:rsid w:val="009653A0"/>
    <w:rsid w:val="009657D0"/>
    <w:rsid w:val="0097190D"/>
    <w:rsid w:val="009731FC"/>
    <w:rsid w:val="00974685"/>
    <w:rsid w:val="00980A05"/>
    <w:rsid w:val="00980BC4"/>
    <w:rsid w:val="00981BC1"/>
    <w:rsid w:val="009826A8"/>
    <w:rsid w:val="00984619"/>
    <w:rsid w:val="00985419"/>
    <w:rsid w:val="00986FB9"/>
    <w:rsid w:val="00991964"/>
    <w:rsid w:val="00993D09"/>
    <w:rsid w:val="009964C8"/>
    <w:rsid w:val="009A0F79"/>
    <w:rsid w:val="009A3D56"/>
    <w:rsid w:val="009A4EFA"/>
    <w:rsid w:val="009B1977"/>
    <w:rsid w:val="009B7049"/>
    <w:rsid w:val="009B7449"/>
    <w:rsid w:val="009C60D1"/>
    <w:rsid w:val="009D010F"/>
    <w:rsid w:val="009D0895"/>
    <w:rsid w:val="009E1478"/>
    <w:rsid w:val="009E1D09"/>
    <w:rsid w:val="009E3152"/>
    <w:rsid w:val="009E42F8"/>
    <w:rsid w:val="009E6502"/>
    <w:rsid w:val="009F5B52"/>
    <w:rsid w:val="009F5D8C"/>
    <w:rsid w:val="009F6853"/>
    <w:rsid w:val="00A00544"/>
    <w:rsid w:val="00A01051"/>
    <w:rsid w:val="00A017AE"/>
    <w:rsid w:val="00A054F6"/>
    <w:rsid w:val="00A068D5"/>
    <w:rsid w:val="00A06AD6"/>
    <w:rsid w:val="00A06B68"/>
    <w:rsid w:val="00A13768"/>
    <w:rsid w:val="00A144AA"/>
    <w:rsid w:val="00A20FDE"/>
    <w:rsid w:val="00A218BF"/>
    <w:rsid w:val="00A2461F"/>
    <w:rsid w:val="00A2693D"/>
    <w:rsid w:val="00A303E3"/>
    <w:rsid w:val="00A32E97"/>
    <w:rsid w:val="00A32F22"/>
    <w:rsid w:val="00A33500"/>
    <w:rsid w:val="00A35598"/>
    <w:rsid w:val="00A36225"/>
    <w:rsid w:val="00A400A6"/>
    <w:rsid w:val="00A40FEA"/>
    <w:rsid w:val="00A4166E"/>
    <w:rsid w:val="00A41C0F"/>
    <w:rsid w:val="00A442E6"/>
    <w:rsid w:val="00A44E47"/>
    <w:rsid w:val="00A4671F"/>
    <w:rsid w:val="00A50570"/>
    <w:rsid w:val="00A50CEF"/>
    <w:rsid w:val="00A5110B"/>
    <w:rsid w:val="00A51A02"/>
    <w:rsid w:val="00A51DFF"/>
    <w:rsid w:val="00A52700"/>
    <w:rsid w:val="00A556C4"/>
    <w:rsid w:val="00A62FD4"/>
    <w:rsid w:val="00A71DC0"/>
    <w:rsid w:val="00A7653A"/>
    <w:rsid w:val="00A77478"/>
    <w:rsid w:val="00A80295"/>
    <w:rsid w:val="00A838E1"/>
    <w:rsid w:val="00A844D1"/>
    <w:rsid w:val="00A848A2"/>
    <w:rsid w:val="00A92F61"/>
    <w:rsid w:val="00A93058"/>
    <w:rsid w:val="00A974DF"/>
    <w:rsid w:val="00AA1990"/>
    <w:rsid w:val="00AA1E0F"/>
    <w:rsid w:val="00AB010F"/>
    <w:rsid w:val="00AB33EA"/>
    <w:rsid w:val="00AB3D83"/>
    <w:rsid w:val="00AB53A4"/>
    <w:rsid w:val="00AB631C"/>
    <w:rsid w:val="00AB6D6D"/>
    <w:rsid w:val="00AB759C"/>
    <w:rsid w:val="00AC49BC"/>
    <w:rsid w:val="00AC6260"/>
    <w:rsid w:val="00AC7B27"/>
    <w:rsid w:val="00AD234A"/>
    <w:rsid w:val="00AD3365"/>
    <w:rsid w:val="00AE2EA0"/>
    <w:rsid w:val="00AE4E43"/>
    <w:rsid w:val="00AE59CA"/>
    <w:rsid w:val="00AE7260"/>
    <w:rsid w:val="00AF1D19"/>
    <w:rsid w:val="00AF22C9"/>
    <w:rsid w:val="00AF2641"/>
    <w:rsid w:val="00AF2A4E"/>
    <w:rsid w:val="00AF3659"/>
    <w:rsid w:val="00AF6289"/>
    <w:rsid w:val="00B00F2A"/>
    <w:rsid w:val="00B0466D"/>
    <w:rsid w:val="00B17C80"/>
    <w:rsid w:val="00B17DAA"/>
    <w:rsid w:val="00B22C25"/>
    <w:rsid w:val="00B25510"/>
    <w:rsid w:val="00B25910"/>
    <w:rsid w:val="00B25DEE"/>
    <w:rsid w:val="00B33A88"/>
    <w:rsid w:val="00B33EAD"/>
    <w:rsid w:val="00B361CA"/>
    <w:rsid w:val="00B47411"/>
    <w:rsid w:val="00B52D1B"/>
    <w:rsid w:val="00B55C2D"/>
    <w:rsid w:val="00B56242"/>
    <w:rsid w:val="00B600EB"/>
    <w:rsid w:val="00B63A4F"/>
    <w:rsid w:val="00B64301"/>
    <w:rsid w:val="00B64B85"/>
    <w:rsid w:val="00B662FB"/>
    <w:rsid w:val="00B678B5"/>
    <w:rsid w:val="00B67EF6"/>
    <w:rsid w:val="00B70480"/>
    <w:rsid w:val="00B71B9A"/>
    <w:rsid w:val="00B71BC3"/>
    <w:rsid w:val="00B72EAA"/>
    <w:rsid w:val="00B80F46"/>
    <w:rsid w:val="00B819DD"/>
    <w:rsid w:val="00B839DA"/>
    <w:rsid w:val="00B8536A"/>
    <w:rsid w:val="00B85EDF"/>
    <w:rsid w:val="00B91C05"/>
    <w:rsid w:val="00B93A8C"/>
    <w:rsid w:val="00B96678"/>
    <w:rsid w:val="00BA069E"/>
    <w:rsid w:val="00BA4E01"/>
    <w:rsid w:val="00BA79F0"/>
    <w:rsid w:val="00BB3569"/>
    <w:rsid w:val="00BB4252"/>
    <w:rsid w:val="00BB5CE1"/>
    <w:rsid w:val="00BB733A"/>
    <w:rsid w:val="00BC00D4"/>
    <w:rsid w:val="00BC0A78"/>
    <w:rsid w:val="00BC0E0B"/>
    <w:rsid w:val="00BD1B07"/>
    <w:rsid w:val="00BD42F0"/>
    <w:rsid w:val="00BD4514"/>
    <w:rsid w:val="00BD5612"/>
    <w:rsid w:val="00BD5EB2"/>
    <w:rsid w:val="00BD78C2"/>
    <w:rsid w:val="00BE40DE"/>
    <w:rsid w:val="00BE5118"/>
    <w:rsid w:val="00BE685F"/>
    <w:rsid w:val="00BF0E55"/>
    <w:rsid w:val="00BF1E4F"/>
    <w:rsid w:val="00BF5525"/>
    <w:rsid w:val="00C00C4E"/>
    <w:rsid w:val="00C021EF"/>
    <w:rsid w:val="00C03DA0"/>
    <w:rsid w:val="00C07EFF"/>
    <w:rsid w:val="00C1340F"/>
    <w:rsid w:val="00C13F37"/>
    <w:rsid w:val="00C15CDE"/>
    <w:rsid w:val="00C17BD5"/>
    <w:rsid w:val="00C2099F"/>
    <w:rsid w:val="00C20F79"/>
    <w:rsid w:val="00C219FF"/>
    <w:rsid w:val="00C237DF"/>
    <w:rsid w:val="00C23B7B"/>
    <w:rsid w:val="00C30210"/>
    <w:rsid w:val="00C32398"/>
    <w:rsid w:val="00C32C0D"/>
    <w:rsid w:val="00C3512A"/>
    <w:rsid w:val="00C37710"/>
    <w:rsid w:val="00C41ECD"/>
    <w:rsid w:val="00C42D85"/>
    <w:rsid w:val="00C440C2"/>
    <w:rsid w:val="00C50470"/>
    <w:rsid w:val="00C50C2D"/>
    <w:rsid w:val="00C5157F"/>
    <w:rsid w:val="00C51DC0"/>
    <w:rsid w:val="00C523BD"/>
    <w:rsid w:val="00C52433"/>
    <w:rsid w:val="00C545AD"/>
    <w:rsid w:val="00C577F6"/>
    <w:rsid w:val="00C634F3"/>
    <w:rsid w:val="00C64171"/>
    <w:rsid w:val="00C73A22"/>
    <w:rsid w:val="00C74119"/>
    <w:rsid w:val="00C80D08"/>
    <w:rsid w:val="00C82831"/>
    <w:rsid w:val="00C82D50"/>
    <w:rsid w:val="00C83D6B"/>
    <w:rsid w:val="00C83F8C"/>
    <w:rsid w:val="00C870E3"/>
    <w:rsid w:val="00C87389"/>
    <w:rsid w:val="00C8750A"/>
    <w:rsid w:val="00C9020D"/>
    <w:rsid w:val="00C90929"/>
    <w:rsid w:val="00C92DB9"/>
    <w:rsid w:val="00C9351C"/>
    <w:rsid w:val="00C945C0"/>
    <w:rsid w:val="00C947FF"/>
    <w:rsid w:val="00C94ABD"/>
    <w:rsid w:val="00C94FA8"/>
    <w:rsid w:val="00C95F50"/>
    <w:rsid w:val="00C96217"/>
    <w:rsid w:val="00C968D9"/>
    <w:rsid w:val="00C973DC"/>
    <w:rsid w:val="00CA4992"/>
    <w:rsid w:val="00CA5642"/>
    <w:rsid w:val="00CA61FF"/>
    <w:rsid w:val="00CB1C17"/>
    <w:rsid w:val="00CB1E30"/>
    <w:rsid w:val="00CB3D02"/>
    <w:rsid w:val="00CB428A"/>
    <w:rsid w:val="00CB5026"/>
    <w:rsid w:val="00CB65BE"/>
    <w:rsid w:val="00CB7C8B"/>
    <w:rsid w:val="00CC08AF"/>
    <w:rsid w:val="00CC0AB2"/>
    <w:rsid w:val="00CC1CEB"/>
    <w:rsid w:val="00CC2ED6"/>
    <w:rsid w:val="00CC780D"/>
    <w:rsid w:val="00CC7FD5"/>
    <w:rsid w:val="00CD1520"/>
    <w:rsid w:val="00CD40EC"/>
    <w:rsid w:val="00CD5750"/>
    <w:rsid w:val="00CD68FA"/>
    <w:rsid w:val="00CE13E2"/>
    <w:rsid w:val="00CE222F"/>
    <w:rsid w:val="00CE32FE"/>
    <w:rsid w:val="00CF0DFE"/>
    <w:rsid w:val="00CF0E9D"/>
    <w:rsid w:val="00CF1A16"/>
    <w:rsid w:val="00CF520C"/>
    <w:rsid w:val="00CF561A"/>
    <w:rsid w:val="00D00069"/>
    <w:rsid w:val="00D02B78"/>
    <w:rsid w:val="00D03533"/>
    <w:rsid w:val="00D03611"/>
    <w:rsid w:val="00D038D4"/>
    <w:rsid w:val="00D049D5"/>
    <w:rsid w:val="00D051A3"/>
    <w:rsid w:val="00D05AD4"/>
    <w:rsid w:val="00D103AB"/>
    <w:rsid w:val="00D127EE"/>
    <w:rsid w:val="00D135A7"/>
    <w:rsid w:val="00D15183"/>
    <w:rsid w:val="00D16446"/>
    <w:rsid w:val="00D2003A"/>
    <w:rsid w:val="00D20F3F"/>
    <w:rsid w:val="00D26436"/>
    <w:rsid w:val="00D26B62"/>
    <w:rsid w:val="00D2707F"/>
    <w:rsid w:val="00D2787B"/>
    <w:rsid w:val="00D30C2B"/>
    <w:rsid w:val="00D33BD0"/>
    <w:rsid w:val="00D36F5D"/>
    <w:rsid w:val="00D370B4"/>
    <w:rsid w:val="00D40E63"/>
    <w:rsid w:val="00D50172"/>
    <w:rsid w:val="00D5136D"/>
    <w:rsid w:val="00D5195F"/>
    <w:rsid w:val="00D53207"/>
    <w:rsid w:val="00D53457"/>
    <w:rsid w:val="00D53C2E"/>
    <w:rsid w:val="00D547A2"/>
    <w:rsid w:val="00D65200"/>
    <w:rsid w:val="00D670B6"/>
    <w:rsid w:val="00D70701"/>
    <w:rsid w:val="00D70E6C"/>
    <w:rsid w:val="00D723C6"/>
    <w:rsid w:val="00D75BE0"/>
    <w:rsid w:val="00D80A5D"/>
    <w:rsid w:val="00D85968"/>
    <w:rsid w:val="00D8682C"/>
    <w:rsid w:val="00D937A4"/>
    <w:rsid w:val="00D943AB"/>
    <w:rsid w:val="00DA01B5"/>
    <w:rsid w:val="00DA3128"/>
    <w:rsid w:val="00DA3C81"/>
    <w:rsid w:val="00DA4CAE"/>
    <w:rsid w:val="00DB4DEF"/>
    <w:rsid w:val="00DB6B86"/>
    <w:rsid w:val="00DC0676"/>
    <w:rsid w:val="00DC0B03"/>
    <w:rsid w:val="00DC2F4F"/>
    <w:rsid w:val="00DC6B85"/>
    <w:rsid w:val="00DC7DC2"/>
    <w:rsid w:val="00DD06C3"/>
    <w:rsid w:val="00DD126F"/>
    <w:rsid w:val="00DD4B6D"/>
    <w:rsid w:val="00DD5762"/>
    <w:rsid w:val="00DE0215"/>
    <w:rsid w:val="00DE1EB9"/>
    <w:rsid w:val="00DE4215"/>
    <w:rsid w:val="00DE524F"/>
    <w:rsid w:val="00DE6C23"/>
    <w:rsid w:val="00DE7F33"/>
    <w:rsid w:val="00DF3047"/>
    <w:rsid w:val="00DF3518"/>
    <w:rsid w:val="00DF3DF9"/>
    <w:rsid w:val="00DF606E"/>
    <w:rsid w:val="00DF7AF0"/>
    <w:rsid w:val="00E0156D"/>
    <w:rsid w:val="00E02665"/>
    <w:rsid w:val="00E02927"/>
    <w:rsid w:val="00E07B02"/>
    <w:rsid w:val="00E112E4"/>
    <w:rsid w:val="00E13C18"/>
    <w:rsid w:val="00E171E0"/>
    <w:rsid w:val="00E20A8E"/>
    <w:rsid w:val="00E20DD6"/>
    <w:rsid w:val="00E225FE"/>
    <w:rsid w:val="00E2541A"/>
    <w:rsid w:val="00E30251"/>
    <w:rsid w:val="00E313C2"/>
    <w:rsid w:val="00E32D61"/>
    <w:rsid w:val="00E34302"/>
    <w:rsid w:val="00E357C9"/>
    <w:rsid w:val="00E357D3"/>
    <w:rsid w:val="00E44BEE"/>
    <w:rsid w:val="00E44CC9"/>
    <w:rsid w:val="00E471D2"/>
    <w:rsid w:val="00E47B2C"/>
    <w:rsid w:val="00E53268"/>
    <w:rsid w:val="00E53364"/>
    <w:rsid w:val="00E53CCA"/>
    <w:rsid w:val="00E53ED7"/>
    <w:rsid w:val="00E54673"/>
    <w:rsid w:val="00E54756"/>
    <w:rsid w:val="00E56151"/>
    <w:rsid w:val="00E56DF3"/>
    <w:rsid w:val="00E67600"/>
    <w:rsid w:val="00E67682"/>
    <w:rsid w:val="00E70BC5"/>
    <w:rsid w:val="00E721C6"/>
    <w:rsid w:val="00E82B37"/>
    <w:rsid w:val="00E82E52"/>
    <w:rsid w:val="00E85483"/>
    <w:rsid w:val="00E854E1"/>
    <w:rsid w:val="00E855D0"/>
    <w:rsid w:val="00E879EC"/>
    <w:rsid w:val="00E920F8"/>
    <w:rsid w:val="00E9372C"/>
    <w:rsid w:val="00E93FFE"/>
    <w:rsid w:val="00EA3FB4"/>
    <w:rsid w:val="00EA573A"/>
    <w:rsid w:val="00EA59A7"/>
    <w:rsid w:val="00EA7D60"/>
    <w:rsid w:val="00EB10AC"/>
    <w:rsid w:val="00EB1AC9"/>
    <w:rsid w:val="00EB3647"/>
    <w:rsid w:val="00EB460F"/>
    <w:rsid w:val="00EB6682"/>
    <w:rsid w:val="00EC2D9C"/>
    <w:rsid w:val="00EC41F9"/>
    <w:rsid w:val="00EC74B0"/>
    <w:rsid w:val="00EC7644"/>
    <w:rsid w:val="00ED317A"/>
    <w:rsid w:val="00ED604F"/>
    <w:rsid w:val="00ED6DAE"/>
    <w:rsid w:val="00EE1352"/>
    <w:rsid w:val="00EE246A"/>
    <w:rsid w:val="00EE6105"/>
    <w:rsid w:val="00EF67B7"/>
    <w:rsid w:val="00EF7856"/>
    <w:rsid w:val="00F00649"/>
    <w:rsid w:val="00F007E3"/>
    <w:rsid w:val="00F015B3"/>
    <w:rsid w:val="00F04A55"/>
    <w:rsid w:val="00F04B3A"/>
    <w:rsid w:val="00F124E1"/>
    <w:rsid w:val="00F12A8E"/>
    <w:rsid w:val="00F13F1D"/>
    <w:rsid w:val="00F147A2"/>
    <w:rsid w:val="00F1762B"/>
    <w:rsid w:val="00F17AB6"/>
    <w:rsid w:val="00F2133B"/>
    <w:rsid w:val="00F22AAD"/>
    <w:rsid w:val="00F26339"/>
    <w:rsid w:val="00F27E34"/>
    <w:rsid w:val="00F31FC4"/>
    <w:rsid w:val="00F34B5E"/>
    <w:rsid w:val="00F34DE2"/>
    <w:rsid w:val="00F409EA"/>
    <w:rsid w:val="00F417D4"/>
    <w:rsid w:val="00F44FBE"/>
    <w:rsid w:val="00F45BAA"/>
    <w:rsid w:val="00F51BB8"/>
    <w:rsid w:val="00F52A7D"/>
    <w:rsid w:val="00F5321F"/>
    <w:rsid w:val="00F57B20"/>
    <w:rsid w:val="00F603EB"/>
    <w:rsid w:val="00F619E1"/>
    <w:rsid w:val="00F65513"/>
    <w:rsid w:val="00F65E2F"/>
    <w:rsid w:val="00F70E26"/>
    <w:rsid w:val="00F722EF"/>
    <w:rsid w:val="00F74934"/>
    <w:rsid w:val="00F74B7E"/>
    <w:rsid w:val="00F77099"/>
    <w:rsid w:val="00F775DF"/>
    <w:rsid w:val="00F77DAF"/>
    <w:rsid w:val="00F77EC4"/>
    <w:rsid w:val="00F84AB1"/>
    <w:rsid w:val="00F84CC9"/>
    <w:rsid w:val="00F86B74"/>
    <w:rsid w:val="00F9105F"/>
    <w:rsid w:val="00F92CA8"/>
    <w:rsid w:val="00F92FA6"/>
    <w:rsid w:val="00F95024"/>
    <w:rsid w:val="00F9590C"/>
    <w:rsid w:val="00FA4E67"/>
    <w:rsid w:val="00FA6AB1"/>
    <w:rsid w:val="00FB14C8"/>
    <w:rsid w:val="00FB1B84"/>
    <w:rsid w:val="00FC32BF"/>
    <w:rsid w:val="00FC7B4A"/>
    <w:rsid w:val="00FE19C9"/>
    <w:rsid w:val="00FE461D"/>
    <w:rsid w:val="00FE608C"/>
    <w:rsid w:val="00FE7F10"/>
    <w:rsid w:val="00FF159F"/>
    <w:rsid w:val="00FF1F25"/>
    <w:rsid w:val="00FF4253"/>
    <w:rsid w:val="00FF4CC1"/>
    <w:rsid w:val="00FF71DD"/>
    <w:rsid w:val="3BF092DF"/>
    <w:rsid w:val="4354E8D1"/>
    <w:rsid w:val="73FE2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F04C26"/>
  <w15:docId w15:val="{9D701F8B-A63F-401A-8F53-43088CB15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FF"/>
    <w:rPr>
      <w:sz w:val="24"/>
    </w:rPr>
  </w:style>
  <w:style w:type="paragraph" w:styleId="Heading1">
    <w:name w:val="heading 1"/>
    <w:basedOn w:val="Normal"/>
    <w:next w:val="Normal"/>
    <w:qFormat/>
    <w:rsid w:val="008846D0"/>
    <w:pPr>
      <w:keepNext/>
      <w:spacing w:line="240" w:lineRule="exact"/>
      <w:jc w:val="center"/>
      <w:outlineLvl w:val="0"/>
    </w:pPr>
    <w:rPr>
      <w:b/>
      <w:color w:val="000000"/>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46D0"/>
    <w:pPr>
      <w:tabs>
        <w:tab w:val="center" w:pos="4320"/>
        <w:tab w:val="right" w:pos="8640"/>
      </w:tabs>
    </w:pPr>
  </w:style>
  <w:style w:type="paragraph" w:styleId="Footer">
    <w:name w:val="footer"/>
    <w:basedOn w:val="Normal"/>
    <w:link w:val="FooterChar"/>
    <w:uiPriority w:val="99"/>
    <w:rsid w:val="008846D0"/>
    <w:pPr>
      <w:tabs>
        <w:tab w:val="center" w:pos="4320"/>
        <w:tab w:val="right" w:pos="8640"/>
      </w:tabs>
    </w:pPr>
  </w:style>
  <w:style w:type="paragraph" w:styleId="BodyText">
    <w:name w:val="Body Text"/>
    <w:basedOn w:val="Normal"/>
    <w:rsid w:val="008846D0"/>
    <w:pPr>
      <w:tabs>
        <w:tab w:val="left" w:pos="180"/>
        <w:tab w:val="left" w:pos="540"/>
        <w:tab w:val="left" w:pos="720"/>
        <w:tab w:val="left" w:pos="900"/>
        <w:tab w:val="left" w:pos="1260"/>
      </w:tabs>
      <w:spacing w:line="240" w:lineRule="exact"/>
      <w:jc w:val="both"/>
    </w:pPr>
  </w:style>
  <w:style w:type="paragraph" w:styleId="BodyTextIndent2">
    <w:name w:val="Body Text Indent 2"/>
    <w:basedOn w:val="Normal"/>
    <w:rsid w:val="008846D0"/>
    <w:pPr>
      <w:widowControl w:val="0"/>
      <w:tabs>
        <w:tab w:val="right" w:pos="9360"/>
      </w:tabs>
      <w:suppressAutoHyphens/>
      <w:ind w:left="648"/>
      <w:jc w:val="both"/>
    </w:pPr>
    <w:rPr>
      <w:rFonts w:ascii="Courier" w:hAnsi="Courier"/>
    </w:rPr>
  </w:style>
  <w:style w:type="paragraph" w:styleId="BodyTextIndent">
    <w:name w:val="Body Text Indent"/>
    <w:basedOn w:val="Normal"/>
    <w:rsid w:val="008846D0"/>
    <w:pPr>
      <w:tabs>
        <w:tab w:val="left" w:pos="180"/>
        <w:tab w:val="left" w:pos="540"/>
        <w:tab w:val="left" w:pos="720"/>
        <w:tab w:val="left" w:pos="900"/>
        <w:tab w:val="left" w:pos="1260"/>
      </w:tabs>
      <w:spacing w:line="240" w:lineRule="exact"/>
      <w:ind w:left="576" w:hanging="576"/>
      <w:jc w:val="both"/>
    </w:pPr>
  </w:style>
  <w:style w:type="paragraph" w:styleId="BodyTextIndent3">
    <w:name w:val="Body Text Indent 3"/>
    <w:basedOn w:val="Normal"/>
    <w:rsid w:val="008846D0"/>
    <w:pPr>
      <w:tabs>
        <w:tab w:val="left" w:pos="180"/>
        <w:tab w:val="left" w:pos="540"/>
        <w:tab w:val="left" w:pos="720"/>
        <w:tab w:val="left" w:pos="900"/>
        <w:tab w:val="left" w:pos="1260"/>
      </w:tabs>
      <w:spacing w:line="240" w:lineRule="exact"/>
      <w:ind w:left="576"/>
      <w:jc w:val="both"/>
    </w:pPr>
  </w:style>
  <w:style w:type="character" w:styleId="PageNumber">
    <w:name w:val="page number"/>
    <w:basedOn w:val="DefaultParagraphFont"/>
    <w:rsid w:val="008846D0"/>
  </w:style>
  <w:style w:type="character" w:styleId="CommentReference">
    <w:name w:val="annotation reference"/>
    <w:basedOn w:val="DefaultParagraphFont"/>
    <w:uiPriority w:val="99"/>
    <w:semiHidden/>
    <w:rsid w:val="008846D0"/>
    <w:rPr>
      <w:sz w:val="16"/>
    </w:rPr>
  </w:style>
  <w:style w:type="paragraph" w:styleId="CommentText">
    <w:name w:val="annotation text"/>
    <w:basedOn w:val="Normal"/>
    <w:link w:val="CommentTextChar"/>
    <w:uiPriority w:val="99"/>
    <w:rsid w:val="008846D0"/>
    <w:rPr>
      <w:sz w:val="20"/>
    </w:rPr>
  </w:style>
  <w:style w:type="paragraph" w:customStyle="1" w:styleId="WPNormal">
    <w:name w:val="WP_Normal"/>
    <w:basedOn w:val="Normal"/>
    <w:rsid w:val="002C5CB1"/>
    <w:pPr>
      <w:jc w:val="both"/>
    </w:pPr>
    <w:rPr>
      <w:rFonts w:ascii="Courier New" w:hAnsi="Courier New"/>
      <w:sz w:val="20"/>
    </w:rPr>
  </w:style>
  <w:style w:type="paragraph" w:styleId="BalloonText">
    <w:name w:val="Balloon Text"/>
    <w:basedOn w:val="Normal"/>
    <w:semiHidden/>
    <w:rsid w:val="00C95F5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D0E6E"/>
    <w:rPr>
      <w:b/>
      <w:bCs/>
    </w:rPr>
  </w:style>
  <w:style w:type="character" w:customStyle="1" w:styleId="CommentTextChar">
    <w:name w:val="Comment Text Char"/>
    <w:basedOn w:val="DefaultParagraphFont"/>
    <w:link w:val="CommentText"/>
    <w:uiPriority w:val="99"/>
    <w:rsid w:val="004D0E6E"/>
  </w:style>
  <w:style w:type="character" w:customStyle="1" w:styleId="CommentSubjectChar">
    <w:name w:val="Comment Subject Char"/>
    <w:basedOn w:val="CommentTextChar"/>
    <w:link w:val="CommentSubject"/>
    <w:rsid w:val="004D0E6E"/>
  </w:style>
  <w:style w:type="paragraph" w:customStyle="1" w:styleId="Default">
    <w:name w:val="Default"/>
    <w:rsid w:val="00FA6AB1"/>
    <w:pPr>
      <w:autoSpaceDE w:val="0"/>
      <w:autoSpaceDN w:val="0"/>
      <w:adjustRightInd w:val="0"/>
    </w:pPr>
    <w:rPr>
      <w:color w:val="000000"/>
      <w:sz w:val="24"/>
      <w:szCs w:val="24"/>
    </w:rPr>
  </w:style>
  <w:style w:type="paragraph" w:styleId="ListParagraph">
    <w:name w:val="List Paragraph"/>
    <w:basedOn w:val="Normal"/>
    <w:uiPriority w:val="34"/>
    <w:qFormat/>
    <w:rsid w:val="008B23C7"/>
    <w:pPr>
      <w:ind w:left="720"/>
      <w:contextualSpacing/>
    </w:pPr>
  </w:style>
  <w:style w:type="character" w:customStyle="1" w:styleId="mw-lingo-tooltip-abbr">
    <w:name w:val="mw-lingo-tooltip-abbr"/>
    <w:basedOn w:val="DefaultParagraphFont"/>
    <w:rsid w:val="00F51BB8"/>
  </w:style>
  <w:style w:type="character" w:styleId="Hyperlink">
    <w:name w:val="Hyperlink"/>
    <w:basedOn w:val="DefaultParagraphFont"/>
    <w:uiPriority w:val="99"/>
    <w:unhideWhenUsed/>
    <w:rsid w:val="0000352E"/>
    <w:rPr>
      <w:color w:val="0000FF" w:themeColor="hyperlink"/>
      <w:u w:val="single"/>
    </w:rPr>
  </w:style>
  <w:style w:type="character" w:customStyle="1" w:styleId="UnresolvedMention1">
    <w:name w:val="Unresolved Mention1"/>
    <w:basedOn w:val="DefaultParagraphFont"/>
    <w:uiPriority w:val="99"/>
    <w:semiHidden/>
    <w:unhideWhenUsed/>
    <w:rsid w:val="0000352E"/>
    <w:rPr>
      <w:color w:val="605E5C"/>
      <w:shd w:val="clear" w:color="auto" w:fill="E1DFDD"/>
    </w:rPr>
  </w:style>
  <w:style w:type="paragraph" w:styleId="Revision">
    <w:name w:val="Revision"/>
    <w:hidden/>
    <w:uiPriority w:val="99"/>
    <w:semiHidden/>
    <w:rsid w:val="00347C89"/>
    <w:rPr>
      <w:sz w:val="24"/>
    </w:rPr>
  </w:style>
  <w:style w:type="character" w:styleId="FollowedHyperlink">
    <w:name w:val="FollowedHyperlink"/>
    <w:basedOn w:val="DefaultParagraphFont"/>
    <w:uiPriority w:val="99"/>
    <w:semiHidden/>
    <w:unhideWhenUsed/>
    <w:rsid w:val="002641C0"/>
    <w:rPr>
      <w:color w:val="800080" w:themeColor="followedHyperlink"/>
      <w:u w:val="single"/>
    </w:rPr>
  </w:style>
  <w:style w:type="character" w:styleId="PlaceholderText">
    <w:name w:val="Placeholder Text"/>
    <w:basedOn w:val="DefaultParagraphFont"/>
    <w:uiPriority w:val="99"/>
    <w:semiHidden/>
    <w:rsid w:val="0023389B"/>
    <w:rPr>
      <w:color w:val="808080"/>
    </w:rPr>
  </w:style>
  <w:style w:type="character" w:customStyle="1" w:styleId="FooterChar">
    <w:name w:val="Footer Char"/>
    <w:basedOn w:val="DefaultParagraphFont"/>
    <w:link w:val="Footer"/>
    <w:uiPriority w:val="99"/>
    <w:rsid w:val="0092424C"/>
    <w:rPr>
      <w:sz w:val="24"/>
    </w:rPr>
  </w:style>
  <w:style w:type="character" w:customStyle="1" w:styleId="Mention1">
    <w:name w:val="Mention1"/>
    <w:basedOn w:val="DefaultParagraphFont"/>
    <w:uiPriority w:val="99"/>
    <w:unhideWhenUsed/>
    <w:rsid w:val="00923F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278343411">
      <w:bodyDiv w:val="1"/>
      <w:marLeft w:val="0"/>
      <w:marRight w:val="0"/>
      <w:marTop w:val="0"/>
      <w:marBottom w:val="0"/>
      <w:divBdr>
        <w:top w:val="none" w:sz="0" w:space="0" w:color="auto"/>
        <w:left w:val="none" w:sz="0" w:space="0" w:color="auto"/>
        <w:bottom w:val="none" w:sz="0" w:space="0" w:color="auto"/>
        <w:right w:val="none" w:sz="0" w:space="0" w:color="auto"/>
      </w:divBdr>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97\Templates\SP.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C9A4F113B24255B3C2D670A66F8189"/>
        <w:category>
          <w:name w:val="General"/>
          <w:gallery w:val="placeholder"/>
        </w:category>
        <w:types>
          <w:type w:val="bbPlcHdr"/>
        </w:types>
        <w:behaviors>
          <w:behavior w:val="content"/>
        </w:behaviors>
        <w:guid w:val="{A1FD9EE8-71DD-4BCB-A5F6-69C6295263F7}"/>
      </w:docPartPr>
      <w:docPartBody>
        <w:p w:rsidR="00EE1DE2" w:rsidRDefault="002B246F" w:rsidP="002B246F">
          <w:pPr>
            <w:pStyle w:val="A3C9A4F113B24255B3C2D670A66F8189"/>
          </w:pPr>
          <w:r w:rsidRPr="00672C1D">
            <w:rPr>
              <w:rStyle w:val="PlaceholderText"/>
            </w:rPr>
            <w:t>[Spec Type]</w:t>
          </w:r>
        </w:p>
      </w:docPartBody>
    </w:docPart>
    <w:docPart>
      <w:docPartPr>
        <w:name w:val="F4EFAE909CE04899B8FD54C91FBA2571"/>
        <w:category>
          <w:name w:val="General"/>
          <w:gallery w:val="placeholder"/>
        </w:category>
        <w:types>
          <w:type w:val="bbPlcHdr"/>
        </w:types>
        <w:behaviors>
          <w:behavior w:val="content"/>
        </w:behaviors>
        <w:guid w:val="{A31DB8EA-2801-46F9-8C9B-2525F4BB1BE1}"/>
      </w:docPartPr>
      <w:docPartBody>
        <w:p w:rsidR="00EE1DE2" w:rsidRDefault="002B246F" w:rsidP="002B246F">
          <w:pPr>
            <w:pStyle w:val="F4EFAE909CE04899B8FD54C91FBA2571"/>
          </w:pPr>
          <w:r w:rsidRPr="003878F3">
            <w:rPr>
              <w:rStyle w:val="PlaceholderText"/>
            </w:rPr>
            <w:t>[Contract Number]</w:t>
          </w:r>
        </w:p>
      </w:docPartBody>
    </w:docPart>
    <w:docPart>
      <w:docPartPr>
        <w:name w:val="498310BD18FE4AAE828701D4C3AD42FC"/>
        <w:category>
          <w:name w:val="General"/>
          <w:gallery w:val="placeholder"/>
        </w:category>
        <w:types>
          <w:type w:val="bbPlcHdr"/>
        </w:types>
        <w:behaviors>
          <w:behavior w:val="content"/>
        </w:behaviors>
        <w:guid w:val="{807DAA69-4BD9-468D-89AC-58E0050C6EB8}"/>
      </w:docPartPr>
      <w:docPartBody>
        <w:p w:rsidR="00EE1DE2" w:rsidRDefault="002B246F" w:rsidP="002B246F">
          <w:pPr>
            <w:pStyle w:val="498310BD18FE4AAE828701D4C3AD42FC"/>
          </w:pPr>
          <w:r w:rsidRPr="003C0CF5">
            <w:rPr>
              <w:rStyle w:val="PlaceholderText"/>
            </w:rPr>
            <w:t>[Title]</w:t>
          </w:r>
        </w:p>
      </w:docPartBody>
    </w:docPart>
    <w:docPart>
      <w:docPartPr>
        <w:name w:val="E9E293B5AEF84FDFB01224189122DC1F"/>
        <w:category>
          <w:name w:val="General"/>
          <w:gallery w:val="placeholder"/>
        </w:category>
        <w:types>
          <w:type w:val="bbPlcHdr"/>
        </w:types>
        <w:behaviors>
          <w:behavior w:val="content"/>
        </w:behaviors>
        <w:guid w:val="{77F3B429-DCEA-41F9-86E8-B0B04365529F}"/>
      </w:docPartPr>
      <w:docPartBody>
        <w:p w:rsidR="00EE1DE2" w:rsidRDefault="002B246F" w:rsidP="002B246F">
          <w:pPr>
            <w:pStyle w:val="E9E293B5AEF84FDFB01224189122DC1F"/>
          </w:pPr>
          <w:r w:rsidRPr="00FD68F2">
            <w:rPr>
              <w:rStyle w:val="PlaceholderText"/>
            </w:rPr>
            <w:t>[Title]</w:t>
          </w:r>
        </w:p>
      </w:docPartBody>
    </w:docPart>
    <w:docPart>
      <w:docPartPr>
        <w:name w:val="C7B795DCEB1D4551A48D95ACCACDC2AC"/>
        <w:category>
          <w:name w:val="General"/>
          <w:gallery w:val="placeholder"/>
        </w:category>
        <w:types>
          <w:type w:val="bbPlcHdr"/>
        </w:types>
        <w:behaviors>
          <w:behavior w:val="content"/>
        </w:behaviors>
        <w:guid w:val="{51BFC37F-86EB-4A21-A59C-DB1B5E0D9D05}"/>
      </w:docPartPr>
      <w:docPartBody>
        <w:p w:rsidR="00EE1DE2" w:rsidRDefault="002B246F" w:rsidP="002B246F">
          <w:pPr>
            <w:pStyle w:val="C7B795DCEB1D4551A48D95ACCACDC2AC"/>
          </w:pPr>
          <w:r w:rsidRPr="00CC6F87">
            <w:rPr>
              <w:rStyle w:val="PlaceholderText"/>
            </w:rPr>
            <w:t>[Category]</w:t>
          </w:r>
        </w:p>
      </w:docPartBody>
    </w:docPart>
    <w:docPart>
      <w:docPartPr>
        <w:name w:val="3D96A146DBF14D6588F5F9AAAFAFC6FF"/>
        <w:category>
          <w:name w:val="General"/>
          <w:gallery w:val="placeholder"/>
        </w:category>
        <w:types>
          <w:type w:val="bbPlcHdr"/>
        </w:types>
        <w:behaviors>
          <w:behavior w:val="content"/>
        </w:behaviors>
        <w:guid w:val="{F5FBEC88-08A6-45CB-9865-FBEFCBD21FD4}"/>
      </w:docPartPr>
      <w:docPartBody>
        <w:p w:rsidR="00EE1DE2" w:rsidRDefault="002B246F" w:rsidP="002B246F">
          <w:pPr>
            <w:pStyle w:val="3D96A146DBF14D6588F5F9AAAFAFC6FF"/>
          </w:pPr>
          <w:r w:rsidRPr="00CC6F87">
            <w:rPr>
              <w:rStyle w:val="PlaceholderText"/>
            </w:rPr>
            <w:t>[Category Description]</w:t>
          </w:r>
        </w:p>
      </w:docPartBody>
    </w:docPart>
    <w:docPart>
      <w:docPartPr>
        <w:name w:val="FA0998A3DC3A4432BC4AFC3A80ADB77B"/>
        <w:category>
          <w:name w:val="General"/>
          <w:gallery w:val="placeholder"/>
        </w:category>
        <w:types>
          <w:type w:val="bbPlcHdr"/>
        </w:types>
        <w:behaviors>
          <w:behavior w:val="content"/>
        </w:behaviors>
        <w:guid w:val="{BDAF6438-CA3A-4DE4-94AC-26D33B980E62}"/>
      </w:docPartPr>
      <w:docPartBody>
        <w:p w:rsidR="00C15192" w:rsidRDefault="00070C3E" w:rsidP="00070C3E">
          <w:pPr>
            <w:pStyle w:val="FA0998A3DC3A4432BC4AFC3A80ADB77B"/>
          </w:pPr>
          <w:r w:rsidRPr="003C0CF5">
            <w:rPr>
              <w:rStyle w:val="PlaceholderText"/>
            </w:rPr>
            <w:t>[Version Date]</w:t>
          </w:r>
        </w:p>
      </w:docPartBody>
    </w:docPart>
    <w:docPart>
      <w:docPartPr>
        <w:name w:val="035C43D45C5844009411E44F684087CE"/>
        <w:category>
          <w:name w:val="General"/>
          <w:gallery w:val="placeholder"/>
        </w:category>
        <w:types>
          <w:type w:val="bbPlcHdr"/>
        </w:types>
        <w:behaviors>
          <w:behavior w:val="content"/>
        </w:behaviors>
        <w:guid w:val="{F14C72D9-66D0-482E-8EED-348842D71C2D}"/>
      </w:docPartPr>
      <w:docPartBody>
        <w:p w:rsidR="00E44079" w:rsidRDefault="0050282E">
          <w:r w:rsidRPr="00D9394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46F"/>
    <w:rsid w:val="000639C5"/>
    <w:rsid w:val="00066808"/>
    <w:rsid w:val="00066C2C"/>
    <w:rsid w:val="00070C3E"/>
    <w:rsid w:val="00093CEC"/>
    <w:rsid w:val="00095F43"/>
    <w:rsid w:val="000A5A2E"/>
    <w:rsid w:val="000F1D79"/>
    <w:rsid w:val="001C7980"/>
    <w:rsid w:val="001E6728"/>
    <w:rsid w:val="00231FCC"/>
    <w:rsid w:val="00245889"/>
    <w:rsid w:val="002601CE"/>
    <w:rsid w:val="002A0A8F"/>
    <w:rsid w:val="002B246F"/>
    <w:rsid w:val="002C02AE"/>
    <w:rsid w:val="002F4F86"/>
    <w:rsid w:val="00301F12"/>
    <w:rsid w:val="00314FC4"/>
    <w:rsid w:val="004315BD"/>
    <w:rsid w:val="00464EAF"/>
    <w:rsid w:val="00475086"/>
    <w:rsid w:val="0050282E"/>
    <w:rsid w:val="00511BED"/>
    <w:rsid w:val="00517FC8"/>
    <w:rsid w:val="0057432C"/>
    <w:rsid w:val="00670A2E"/>
    <w:rsid w:val="0068042B"/>
    <w:rsid w:val="006E231A"/>
    <w:rsid w:val="007014E7"/>
    <w:rsid w:val="00751A00"/>
    <w:rsid w:val="00760118"/>
    <w:rsid w:val="00761507"/>
    <w:rsid w:val="00781656"/>
    <w:rsid w:val="00790383"/>
    <w:rsid w:val="007B20D2"/>
    <w:rsid w:val="007B4AE1"/>
    <w:rsid w:val="007D56D2"/>
    <w:rsid w:val="007D7CAE"/>
    <w:rsid w:val="007E2465"/>
    <w:rsid w:val="007E6C50"/>
    <w:rsid w:val="0082186C"/>
    <w:rsid w:val="00874F88"/>
    <w:rsid w:val="00876699"/>
    <w:rsid w:val="00911046"/>
    <w:rsid w:val="00957C3C"/>
    <w:rsid w:val="00986FB9"/>
    <w:rsid w:val="00A62FD4"/>
    <w:rsid w:val="00AF6289"/>
    <w:rsid w:val="00B17C80"/>
    <w:rsid w:val="00B33EAD"/>
    <w:rsid w:val="00B4545A"/>
    <w:rsid w:val="00B61247"/>
    <w:rsid w:val="00BD42F0"/>
    <w:rsid w:val="00BE40DE"/>
    <w:rsid w:val="00C15192"/>
    <w:rsid w:val="00CB1E30"/>
    <w:rsid w:val="00CB428A"/>
    <w:rsid w:val="00D85968"/>
    <w:rsid w:val="00DC0676"/>
    <w:rsid w:val="00DC7DC2"/>
    <w:rsid w:val="00E44079"/>
    <w:rsid w:val="00E54673"/>
    <w:rsid w:val="00E56DF3"/>
    <w:rsid w:val="00EA59A7"/>
    <w:rsid w:val="00EB6682"/>
    <w:rsid w:val="00EE1DE2"/>
    <w:rsid w:val="00EF0F10"/>
    <w:rsid w:val="00F9105F"/>
    <w:rsid w:val="00FF44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8BA64F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282E"/>
    <w:rPr>
      <w:color w:val="808080"/>
    </w:rPr>
  </w:style>
  <w:style w:type="paragraph" w:customStyle="1" w:styleId="A3C9A4F113B24255B3C2D670A66F8189">
    <w:name w:val="A3C9A4F113B24255B3C2D670A66F8189"/>
    <w:rsid w:val="002B246F"/>
  </w:style>
  <w:style w:type="paragraph" w:customStyle="1" w:styleId="F4EFAE909CE04899B8FD54C91FBA2571">
    <w:name w:val="F4EFAE909CE04899B8FD54C91FBA2571"/>
    <w:rsid w:val="002B246F"/>
  </w:style>
  <w:style w:type="paragraph" w:customStyle="1" w:styleId="498310BD18FE4AAE828701D4C3AD42FC">
    <w:name w:val="498310BD18FE4AAE828701D4C3AD42FC"/>
    <w:rsid w:val="002B246F"/>
  </w:style>
  <w:style w:type="paragraph" w:customStyle="1" w:styleId="E9E293B5AEF84FDFB01224189122DC1F">
    <w:name w:val="E9E293B5AEF84FDFB01224189122DC1F"/>
    <w:rsid w:val="002B246F"/>
  </w:style>
  <w:style w:type="paragraph" w:customStyle="1" w:styleId="C7B795DCEB1D4551A48D95ACCACDC2AC">
    <w:name w:val="C7B795DCEB1D4551A48D95ACCACDC2AC"/>
    <w:rsid w:val="002B246F"/>
  </w:style>
  <w:style w:type="paragraph" w:customStyle="1" w:styleId="3D96A146DBF14D6588F5F9AAAFAFC6FF">
    <w:name w:val="3D96A146DBF14D6588F5F9AAAFAFC6FF"/>
    <w:rsid w:val="002B246F"/>
  </w:style>
  <w:style w:type="paragraph" w:customStyle="1" w:styleId="FA0998A3DC3A4432BC4AFC3A80ADB77B">
    <w:name w:val="FA0998A3DC3A4432BC4AFC3A80ADB77B"/>
    <w:rsid w:val="00070C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4</Sheets>
    <Src_x0020_Document_x0020_ID xmlns="64a3e435-be48-4f0a-a6e5-62b31e02ddd9">
      <Url xsi:nil="true"/>
      <Description xsi:nil="true"/>
    </Src_x0020_Document_x0020_ID>
    <Version_x0020_Date xmlns="64a3e435-be48-4f0a-a6e5-62b31e02ddd9">2025-02-04T05:00:00+00:00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4.32</Doc_x0020_Sort_x0020_Order>
    <Table_x0020_Of_x0020_Contents xmlns="64a3e435-be48-4f0a-a6e5-62b31e02ddd9">SPI - Section 104.32 — Static Automated Speed Enforcement</Table_x0020_Of_x0020_Contents>
    <Project_x0020_Description_x0020_Long xmlns="64a3e435-be48-4f0a-a6e5-62b31e02ddd9" xsi:nil="true"/>
    <Pre-bid_x0020_Date xmlns="64a3e435-be48-4f0a-a6e5-62b31e02ddd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3F5DCB-0B89-452D-B50A-699AE170F2A0}">
  <ds:schemaRefs>
    <ds:schemaRef ds:uri="Microsoft.SharePoint.Taxonomy.ContentTypeSync"/>
  </ds:schemaRefs>
</ds:datastoreItem>
</file>

<file path=customXml/itemProps2.xml><?xml version="1.0" encoding="utf-8"?>
<ds:datastoreItem xmlns:ds="http://schemas.openxmlformats.org/officeDocument/2006/customXml" ds:itemID="{52BF8C9F-7443-408C-85D8-0634152BDC4A}">
  <ds:schemaRefs>
    <ds:schemaRef ds:uri="http://schemas.microsoft.com/sharepoint/v3/contenttype/forms"/>
  </ds:schemaRefs>
</ds:datastoreItem>
</file>

<file path=customXml/itemProps3.xml><?xml version="1.0" encoding="utf-8"?>
<ds:datastoreItem xmlns:ds="http://schemas.openxmlformats.org/officeDocument/2006/customXml" ds:itemID="{0ABA0DD3-3547-4F2E-BE60-FB9627FCF279}"/>
</file>

<file path=customXml/itemProps4.xml><?xml version="1.0" encoding="utf-8"?>
<ds:datastoreItem xmlns:ds="http://schemas.openxmlformats.org/officeDocument/2006/customXml" ds:itemID="{841F6153-35A2-437D-85FF-4D3433CC9445}">
  <ds:schemaRefs>
    <ds:schemaRef ds:uri="http://schemas.openxmlformats.org/officeDocument/2006/bibliography"/>
  </ds:schemaRefs>
</ds:datastoreItem>
</file>

<file path=customXml/itemProps5.xml><?xml version="1.0" encoding="utf-8"?>
<ds:datastoreItem xmlns:ds="http://schemas.openxmlformats.org/officeDocument/2006/customXml" ds:itemID="{1A21F744-60E8-48F3-A48A-3A2235EF1166}">
  <ds:schemaRefs>
    <ds:schemaRef ds:uri="f054b860-d68f-4235-9520-34a5d384a2d3"/>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403cbd46-e64d-4f3c-8130-02c6eed73600"/>
    <ds:schemaRef ds:uri="64a3e435-be48-4f0a-a6e5-62b31e02ddd9"/>
  </ds:schemaRefs>
</ds:datastoreItem>
</file>

<file path=customXml/itemProps6.xml><?xml version="1.0" encoding="utf-8"?>
<ds:datastoreItem xmlns:ds="http://schemas.openxmlformats.org/officeDocument/2006/customXml" ds:itemID="{A5F0AB2E-F2EF-4638-BC33-7D1830860A7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SP</Template>
  <TotalTime>74</TotalTime>
  <Pages>4</Pages>
  <Words>1527</Words>
  <Characters>8913</Characters>
  <Application>Microsoft Office Word</Application>
  <DocSecurity>0</DocSecurity>
  <Lines>188</Lines>
  <Paragraphs>64</Paragraphs>
  <ScaleCrop>false</ScaleCrop>
  <Manager>X-X-X</Manager>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104.32 — Static Automated Speed Enforcement</dc:title>
  <dc:subject>SP-Section 104.32 - Automated Speed Enforcement</dc:subject>
  <dc:creator>ARanade</dc:creator>
  <cp:keywords/>
  <dc:description/>
  <cp:lastModifiedBy>Reynaldo Delos Reyes</cp:lastModifiedBy>
  <cp:revision>102</cp:revision>
  <cp:lastPrinted>2012-02-06T17:40:00Z</cp:lastPrinted>
  <dcterms:created xsi:type="dcterms:W3CDTF">2024-09-18T17:25:00Z</dcterms:created>
  <dcterms:modified xsi:type="dcterms:W3CDTF">2025-01-31T13:41:00Z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JMTDocumentType">
    <vt:lpwstr/>
  </property>
  <property fmtid="{D5CDD505-2E9C-101B-9397-08002B2CF9AE}" pid="5" name="MediaServiceImageTags">
    <vt:lpwstr/>
  </property>
  <property fmtid="{D5CDD505-2E9C-101B-9397-08002B2CF9AE}" pid="6" name="JMTSubDocumentType">
    <vt:lpwstr/>
  </property>
  <property fmtid="{D5CDD505-2E9C-101B-9397-08002B2CF9AE}" pid="7" name="GrammarlyDocumentId">
    <vt:lpwstr>172b63984cba37015a0b7edbb75cf8435121db7cb9dc9b3b577f6f7f6049a2ea</vt:lpwstr>
  </property>
  <property fmtid="{D5CDD505-2E9C-101B-9397-08002B2CF9AE}" pid="8" name="_dlc_DocIdItemGuid">
    <vt:lpwstr>719cac93-951d-49a8-ae02-3f855868df12</vt:lpwstr>
  </property>
  <property fmtid="{D5CDD505-2E9C-101B-9397-08002B2CF9AE}" pid="9" name="AutomationName">
    <vt:lpwstr>📗📖 Specs - Set Class Props in Clearinghouse Working Docs</vt:lpwstr>
  </property>
  <property fmtid="{D5CDD505-2E9C-101B-9397-08002B2CF9AE}" pid="10" name="AutomationFlowRunURL">
    <vt:lpwstr>https://gov.flow.microsoft.us/manage/environments/312a7d9e-f392-e74b-86f8-5bf432d07629/flows/35e20cca-9bef-53d7-6c57-ce01a9c9b90f/runs/08584747522718274670753181463CU02</vt:lpwstr>
  </property>
  <property fmtid="{D5CDD505-2E9C-101B-9397-08002B2CF9AE}" pid="11" name="IFB Status">
    <vt:lpwstr>Not Started</vt:lpwstr>
  </property>
  <property fmtid="{D5CDD505-2E9C-101B-9397-08002B2CF9AE}" pid="12" name="AutomationDetailAction">
    <vt:lpwstr>Update File Properties - Flow Run Stamp</vt:lpwstr>
  </property>
  <property fmtid="{D5CDD505-2E9C-101B-9397-08002B2CF9AE}" pid="13" name="Order">
    <vt:r8>48100</vt:r8>
  </property>
  <property fmtid="{D5CDD505-2E9C-101B-9397-08002B2CF9AE}" pid="14" name="ClearinghousePhase">
    <vt:lpwstr>6</vt:lpwstr>
  </property>
  <property fmtid="{D5CDD505-2E9C-101B-9397-08002B2CF9AE}" pid="15" name="xd_ProgID">
    <vt:lpwstr/>
  </property>
  <property fmtid="{D5CDD505-2E9C-101B-9397-08002B2CF9AE}" pid="16" name="Release Type">
    <vt:lpwstr>Revised Specification</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Sponsor">
    <vt:lpwstr>54</vt:lpwstr>
  </property>
  <property fmtid="{D5CDD505-2E9C-101B-9397-08002B2CF9AE}" pid="22" name="SpecSet_LU">
    <vt:lpwstr>919</vt:lpwstr>
  </property>
  <property fmtid="{D5CDD505-2E9C-101B-9397-08002B2CF9AE}" pid="23" name="TriggerFlowInfo">
    <vt:lpwstr/>
  </property>
  <property fmtid="{D5CDD505-2E9C-101B-9397-08002B2CF9AE}" pid="24" name="IFB Include">
    <vt:bool>false</vt:bool>
  </property>
  <property fmtid="{D5CDD505-2E9C-101B-9397-08002B2CF9AE}" pid="25" name="PhaseStep">
    <vt:lpwstr>04 - Ready for Phase</vt:lpwstr>
  </property>
  <property fmtid="{D5CDD505-2E9C-101B-9397-08002B2CF9AE}" pid="26" name="xd_Signature">
    <vt:bool>false</vt:bool>
  </property>
</Properties>
</file>